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word/glossary/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webSettings.xml" ContentType="application/vnd.openxmlformats-officedocument.wordprocessingml.webSetting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B30427" w14:textId="77777777" w:rsidR="00814823" w:rsidRDefault="00814823" w:rsidP="00814823"/>
    <w:tbl>
      <w:tblPr>
        <w:tblStyle w:val="PlainTable4"/>
        <w:tblW w:w="12256" w:type="dxa"/>
        <w:jc w:val="center"/>
        <w:tblLook w:val="04A0" w:firstRow="1" w:lastRow="0" w:firstColumn="1" w:lastColumn="0" w:noHBand="0" w:noVBand="1"/>
        <w:tblDescription w:val="Layout table"/>
      </w:tblPr>
      <w:tblGrid>
        <w:gridCol w:w="12256"/>
      </w:tblGrid>
      <w:tr w:rsidR="00814823" w14:paraId="4EB70A84" w14:textId="77777777" w:rsidTr="0038009F">
        <w:trPr>
          <w:cnfStyle w:val="100000000000" w:firstRow="1" w:lastRow="0" w:firstColumn="0" w:lastColumn="0" w:oddVBand="0" w:evenVBand="0" w:oddHBand="0" w:evenHBand="0" w:firstRowFirstColumn="0" w:firstRowLastColumn="0" w:lastRowFirstColumn="0" w:lastRowLastColumn="0"/>
          <w:trHeight w:hRule="exact" w:val="4464"/>
          <w:jc w:val="center"/>
        </w:trPr>
        <w:tc>
          <w:tcPr>
            <w:cnfStyle w:val="001000000000" w:firstRow="0" w:lastRow="0" w:firstColumn="1" w:lastColumn="0" w:oddVBand="0" w:evenVBand="0" w:oddHBand="0" w:evenHBand="0" w:firstRowFirstColumn="0" w:firstRowLastColumn="0" w:lastRowFirstColumn="0" w:lastRowLastColumn="0"/>
            <w:tcW w:w="12256" w:type="dxa"/>
            <w:tcMar>
              <w:top w:w="2808" w:type="dxa"/>
              <w:left w:w="115" w:type="dxa"/>
              <w:right w:w="115" w:type="dxa"/>
            </w:tcMar>
          </w:tcPr>
          <w:p w14:paraId="38B339A4" w14:textId="77777777" w:rsidR="00814823" w:rsidRPr="008F5585" w:rsidRDefault="00814823" w:rsidP="008F5585">
            <w:pPr>
              <w:pStyle w:val="ReportTitle"/>
            </w:pPr>
            <w:r>
              <w:rPr>
                <w:noProof/>
              </w:rPr>
              <mc:AlternateContent>
                <mc:Choice Requires="wps">
                  <w:drawing>
                    <wp:inline distT="0" distB="0" distL="0" distR="0" wp14:anchorId="6F6892AE" wp14:editId="19D00AFC">
                      <wp:extent cx="6697389" cy="571500"/>
                      <wp:effectExtent l="0" t="0" r="0" b="0"/>
                      <wp:docPr id="24" name="Text Box 24" descr="Text box to enter title"/>
                      <wp:cNvGraphicFramePr/>
                      <a:graphic xmlns:a="http://schemas.openxmlformats.org/drawingml/2006/main">
                        <a:graphicData uri="http://schemas.microsoft.com/office/word/2010/wordprocessingShape">
                          <wps:wsp>
                            <wps:cNvSpPr txBox="1"/>
                            <wps:spPr>
                              <a:xfrm>
                                <a:off x="0" y="0"/>
                                <a:ext cx="6697389" cy="5715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sdt>
                                  <w:sdtPr>
                                    <w:rPr>
                                      <w:b/>
                                      <w:sz w:val="60"/>
                                      <w:szCs w:val="60"/>
                                    </w:rPr>
                                    <w:alias w:val="Enter document title:"/>
                                    <w:tag w:val=""/>
                                    <w:id w:val="1159278023"/>
                                    <w:placeholder>
                                      <w:docPart w:val="40570D213CDB47D28C248C9F1DEB254C"/>
                                    </w:placeholder>
                                    <w:dataBinding w:prefixMappings="xmlns:ns0='http://purl.org/dc/elements/1.1/' xmlns:ns1='http://schemas.openxmlformats.org/package/2006/metadata/core-properties' " w:xpath="/ns1:coreProperties[1]/ns0:title[1]" w:storeItemID="{6C3C8BC8-F283-45AE-878A-BAB7291924A1}"/>
                                    <w15:appearance w15:val="hidden"/>
                                    <w:text w:multiLine="1"/>
                                  </w:sdtPr>
                                  <w:sdtEndPr/>
                                  <w:sdtContent>
                                    <w:p w14:paraId="599DDF6D" w14:textId="11553DA3" w:rsidR="00A96F1C" w:rsidRPr="008A25CD" w:rsidRDefault="00A96F1C" w:rsidP="00814823">
                                      <w:pPr>
                                        <w:pStyle w:val="ReportTitle"/>
                                        <w:rPr>
                                          <w:b/>
                                          <w:sz w:val="60"/>
                                          <w:szCs w:val="60"/>
                                        </w:rPr>
                                      </w:pPr>
                                      <w:r>
                                        <w:rPr>
                                          <w:b/>
                                          <w:sz w:val="60"/>
                                          <w:szCs w:val="60"/>
                                        </w:rPr>
                                        <w:t>Proposed Medical Centre</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F6892AE" id="_x0000_t202" coordsize="21600,21600" o:spt="202" path="m,l,21600r21600,l21600,xe">
                      <v:stroke joinstyle="miter"/>
                      <v:path gradientshapeok="t" o:connecttype="rect"/>
                    </v:shapetype>
                    <v:shape id="Text Box 24" o:spid="_x0000_s1026" type="#_x0000_t202" alt="Text box to enter title" style="width:527.3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" filled="f" stroked="f">
                      <v:textbox>
                        <w:txbxContent>
                          <w:sdt>
                            <w:sdtPr>
                              <w:rPr>
                                <w:b/>
                                <w:sz w:val="60"/>
                                <w:szCs w:val="60"/>
                              </w:rPr>
                              <w:alias w:val="Enter document title:"/>
                              <w:tag w:val=""/>
                              <w:id w:val="1159278023"/>
                              <w:placeholder>
                                <w:docPart w:val="40570D213CDB47D28C248C9F1DEB254C"/>
                              </w:placeholder>
                              <w:dataBinding w:prefixMappings="xmlns:ns0='http://purl.org/dc/elements/1.1/' xmlns:ns1='http://schemas.openxmlformats.org/package/2006/metadata/core-properties' " w:xpath="/ns1:coreProperties[1]/ns0:title[1]" w:storeItemID="{6C3C8BC8-F283-45AE-878A-BAB7291924A1}"/>
                              <w15:appearance w15:val="hidden"/>
                              <w:text w:multiLine="1"/>
                            </w:sdtPr>
                            <w:sdtEndPr/>
                            <w:sdtContent>
                              <w:p w14:paraId="599DDF6D" w14:textId="11553DA3" w:rsidR="00A96F1C" w:rsidRPr="008A25CD" w:rsidRDefault="00A96F1C" w:rsidP="00814823">
                                <w:pPr>
                                  <w:pStyle w:val="ReportTitle"/>
                                  <w:rPr>
                                    <w:b/>
                                    <w:sz w:val="60"/>
                                    <w:szCs w:val="60"/>
                                  </w:rPr>
                                </w:pPr>
                                <w:r>
                                  <w:rPr>
                                    <w:b/>
                                    <w:sz w:val="60"/>
                                    <w:szCs w:val="60"/>
                                  </w:rPr>
                                  <w:t>Proposed Medical Centre</w:t>
                                </w:r>
                              </w:p>
                            </w:sdtContent>
                          </w:sdt>
                        </w:txbxContent>
                      </v:textbox>
                      <w10:anchorlock/>
                    </v:shape>
                  </w:pict>
                </mc:Fallback>
              </mc:AlternateContent>
            </w:r>
            <w:r>
              <w:rPr>
                <w:noProof/>
              </w:rPr>
              <mc:AlternateContent>
                <mc:Choice Requires="wps">
                  <w:drawing>
                    <wp:inline distT="0" distB="0" distL="0" distR="0" wp14:anchorId="5D421D11" wp14:editId="4C6205DE">
                      <wp:extent cx="3202305" cy="95250"/>
                      <wp:effectExtent l="0" t="0" r="0" b="0"/>
                      <wp:docPr id="18" name="Rectangle 18" descr="Line"/>
                      <wp:cNvGraphicFramePr/>
                      <a:graphic xmlns:a="http://schemas.openxmlformats.org/drawingml/2006/main">
                        <a:graphicData uri="http://schemas.microsoft.com/office/word/2010/wordprocessingShape">
                          <wps:wsp>
                            <wps:cNvSpPr/>
                            <wps:spPr>
                              <a:xfrm>
                                <a:off x="0" y="0"/>
                                <a:ext cx="3202305" cy="95250"/>
                              </a:xfrm>
                              <a:prstGeom prst="rect">
                                <a:avLst/>
                              </a:prstGeom>
                              <a:solidFill>
                                <a:schemeClr val="tx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AA3B76B" id="Rectangle 18" o:spid="_x0000_s1026" alt="Line" style="width:252.15pt;height: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" fillcolor="#cb400b [2415]" stroked="f" strokeweight="2.25pt">
                      <w10:anchorlock/>
                    </v:rect>
                  </w:pict>
                </mc:Fallback>
              </mc:AlternateContent>
            </w:r>
          </w:p>
        </w:tc>
      </w:tr>
      <w:tr w:rsidR="00814823" w14:paraId="331E9EC4" w14:textId="77777777" w:rsidTr="00A96F1C">
        <w:trPr>
          <w:cnfStyle w:val="000000100000" w:firstRow="0" w:lastRow="0" w:firstColumn="0" w:lastColumn="0" w:oddVBand="0" w:evenVBand="0" w:oddHBand="1" w:evenHBand="0" w:firstRowFirstColumn="0" w:firstRowLastColumn="0" w:lastRowFirstColumn="0" w:lastRowLastColumn="0"/>
          <w:trHeight w:val="1656"/>
          <w:jc w:val="center"/>
        </w:trPr>
        <w:tc>
          <w:tcPr>
            <w:cnfStyle w:val="001000000000" w:firstRow="0" w:lastRow="0" w:firstColumn="1" w:lastColumn="0" w:oddVBand="0" w:evenVBand="0" w:oddHBand="0" w:evenHBand="0" w:firstRowFirstColumn="0" w:firstRowLastColumn="0" w:lastRowFirstColumn="0" w:lastRowLastColumn="0"/>
            <w:tcW w:w="12256" w:type="dxa"/>
            <w:shd w:val="clear" w:color="auto" w:fill="auto"/>
            <w:vAlign w:val="center"/>
          </w:tcPr>
          <w:p w14:paraId="5F1B3DCC" w14:textId="77777777" w:rsidR="00814823" w:rsidRPr="005D120C" w:rsidRDefault="00814823" w:rsidP="00A96F1C">
            <w:pPr>
              <w:tabs>
                <w:tab w:val="left" w:pos="397"/>
                <w:tab w:val="center" w:pos="5695"/>
              </w:tabs>
              <w:jc w:val="center"/>
              <w:rPr>
                <w:rFonts w:asciiTheme="majorHAnsi" w:eastAsiaTheme="majorEastAsia" w:hAnsiTheme="majorHAnsi" w:cstheme="majorBidi"/>
                <w:b w:val="0"/>
                <w:bCs w:val="0"/>
                <w:color w:val="F3642C" w:themeColor="text2"/>
                <w:spacing w:val="5"/>
                <w:kern w:val="28"/>
                <w:sz w:val="24"/>
                <w:szCs w:val="24"/>
                <w14:ligatures w14:val="standardContextual"/>
                <w14:cntxtAlts/>
              </w:rPr>
            </w:pPr>
            <w:r>
              <w:rPr>
                <w:rFonts w:asciiTheme="majorHAnsi" w:eastAsiaTheme="majorEastAsia" w:hAnsiTheme="majorHAnsi" w:cstheme="majorBidi"/>
                <w:noProof/>
                <w:color w:val="F3642C" w:themeColor="text2"/>
                <w:spacing w:val="5"/>
                <w:kern w:val="28"/>
                <w:sz w:val="96"/>
                <w:szCs w:val="56"/>
              </w:rPr>
              <mc:AlternateContent>
                <mc:Choice Requires="wps">
                  <w:drawing>
                    <wp:inline distT="0" distB="0" distL="0" distR="0" wp14:anchorId="6787F6AE" wp14:editId="482905A2">
                      <wp:extent cx="3515096" cy="762000"/>
                      <wp:effectExtent l="0" t="0" r="0" b="0"/>
                      <wp:docPr id="25" name="Text Box 25" descr="Text box to enter subtitle"/>
                      <wp:cNvGraphicFramePr/>
                      <a:graphic xmlns:a="http://schemas.openxmlformats.org/drawingml/2006/main">
                        <a:graphicData uri="http://schemas.microsoft.com/office/word/2010/wordprocessingShape">
                          <wps:wsp>
                            <wps:cNvSpPr txBox="1"/>
                            <wps:spPr>
                              <a:xfrm>
                                <a:off x="0" y="0"/>
                                <a:ext cx="3515096" cy="762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sdt>
                                  <w:sdtPr>
                                    <w:alias w:val="Enter document subtitle:"/>
                                    <w:tag w:val="Enter document subtitle:"/>
                                    <w:id w:val="-826216229"/>
                                    <w:dataBinding w:prefixMappings="xmlns:ns0='http://purl.org/dc/elements/1.1/' xmlns:ns1='http://schemas.openxmlformats.org/package/2006/metadata/core-properties' " w:xpath="/ns1:coreProperties[1]/ns0:subject[1]" w:storeItemID="{6C3C8BC8-F283-45AE-878A-BAB7291924A1}"/>
                                    <w15:appearance w15:val="hidden"/>
                                    <w:text w:multiLine="1"/>
                                  </w:sdtPr>
                                  <w:sdtEndPr/>
                                  <w:sdtContent>
                                    <w:p w14:paraId="15F25CBB" w14:textId="213EEDE0" w:rsidR="00A96F1C" w:rsidRDefault="00A96F1C" w:rsidP="00814823">
                                      <w:pPr>
                                        <w:pStyle w:val="Subtitle"/>
                                        <w:jc w:val="center"/>
                                      </w:pPr>
                                      <w:r>
                                        <w:t>Orchard House, 28 Church Road, LLanperry</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787F6AE" id="Text Box 25" o:spid="_x0000_s1027" type="#_x0000_t202" alt="Text box to enter subtitle" style="width:276.8pt;height:6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" filled="f" stroked="f">
                      <v:textbox>
                        <w:txbxContent>
                          <w:sdt>
                            <w:sdtPr>
                              <w:alias w:val="Enter document subtitle:"/>
                              <w:tag w:val="Enter document subtitle:"/>
                              <w:id w:val="-826216229"/>
                              <w:dataBinding w:prefixMappings="xmlns:ns0='http://purl.org/dc/elements/1.1/' xmlns:ns1='http://schemas.openxmlformats.org/package/2006/metadata/core-properties' " w:xpath="/ns1:coreProperties[1]/ns0:subject[1]" w:storeItemID="{6C3C8BC8-F283-45AE-878A-BAB7291924A1}"/>
                              <w15:appearance w15:val="hidden"/>
                              <w:text w:multiLine="1"/>
                            </w:sdtPr>
                            <w:sdtEndPr/>
                            <w:sdtContent>
                              <w:p w14:paraId="15F25CBB" w14:textId="213EEDE0" w:rsidR="00A96F1C" w:rsidRDefault="00A96F1C" w:rsidP="00814823">
                                <w:pPr>
                                  <w:pStyle w:val="Subtitle"/>
                                  <w:jc w:val="center"/>
                                </w:pPr>
                                <w:r>
                                  <w:t>Orchard House, 28 Church Road, LLanperry</w:t>
                                </w:r>
                              </w:p>
                            </w:sdtContent>
                          </w:sdt>
                        </w:txbxContent>
                      </v:textbox>
                      <w10:anchorlock/>
                    </v:shape>
                  </w:pict>
                </mc:Fallback>
              </mc:AlternateContent>
            </w:r>
          </w:p>
        </w:tc>
      </w:tr>
      <w:tr w:rsidR="00814823" w14:paraId="5B241658" w14:textId="77777777" w:rsidTr="00A96F1C">
        <w:trPr>
          <w:trHeight w:val="2283"/>
          <w:jc w:val="center"/>
        </w:trPr>
        <w:tc>
          <w:tcPr>
            <w:cnfStyle w:val="001000000000" w:firstRow="0" w:lastRow="0" w:firstColumn="1" w:lastColumn="0" w:oddVBand="0" w:evenVBand="0" w:oddHBand="0" w:evenHBand="0" w:firstRowFirstColumn="0" w:firstRowLastColumn="0" w:lastRowFirstColumn="0" w:lastRowLastColumn="0"/>
            <w:tcW w:w="12256" w:type="dxa"/>
            <w:shd w:val="clear" w:color="auto" w:fill="3F1D5A" w:themeFill="accent1"/>
            <w:vAlign w:val="center"/>
          </w:tcPr>
          <w:p w14:paraId="38BD8F02" w14:textId="77777777" w:rsidR="00814823" w:rsidRPr="005D120C" w:rsidRDefault="00814823" w:rsidP="00A96F1C">
            <w:pPr>
              <w:jc w:val="center"/>
              <w:rPr>
                <w:rFonts w:asciiTheme="majorHAnsi" w:eastAsiaTheme="majorEastAsia" w:hAnsiTheme="majorHAnsi" w:cstheme="majorBidi"/>
                <w:color w:val="F3642C" w:themeColor="text2"/>
                <w:spacing w:val="5"/>
                <w:kern w:val="28"/>
                <w:sz w:val="20"/>
                <w:szCs w:val="20"/>
                <w14:ligatures w14:val="standardContextual"/>
                <w14:cntxtAlts/>
              </w:rPr>
            </w:pPr>
            <w:r>
              <w:rPr>
                <w:rFonts w:asciiTheme="majorHAnsi" w:eastAsiaTheme="majorEastAsia" w:hAnsiTheme="majorHAnsi" w:cstheme="majorBidi"/>
                <w:noProof/>
                <w:color w:val="F3642C" w:themeColor="text2"/>
                <w:spacing w:val="5"/>
                <w:kern w:val="28"/>
                <w:sz w:val="96"/>
                <w:szCs w:val="56"/>
              </w:rPr>
              <mc:AlternateContent>
                <mc:Choice Requires="wps">
                  <w:drawing>
                    <wp:inline distT="0" distB="0" distL="0" distR="0" wp14:anchorId="75099485" wp14:editId="0B93A483">
                      <wp:extent cx="6495393" cy="676894"/>
                      <wp:effectExtent l="0" t="0" r="0" b="9525"/>
                      <wp:docPr id="26" name="Text Box 26" descr="Text box to enter abstract"/>
                      <wp:cNvGraphicFramePr/>
                      <a:graphic xmlns:a="http://schemas.openxmlformats.org/drawingml/2006/main">
                        <a:graphicData uri="http://schemas.microsoft.com/office/word/2010/wordprocessingShape">
                          <wps:wsp>
                            <wps:cNvSpPr txBox="1"/>
                            <wps:spPr>
                              <a:xfrm>
                                <a:off x="0" y="0"/>
                                <a:ext cx="6495393" cy="676894"/>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73B2EE8" w14:textId="18055D31" w:rsidR="00A96F1C" w:rsidRDefault="00A96F1C" w:rsidP="00814823">
                                  <w:pPr>
                                    <w:jc w:val="center"/>
                                    <w:rPr>
                                      <w:color w:val="FFFFFF" w:themeColor="background1"/>
                                    </w:rPr>
                                  </w:pPr>
                                  <w:r>
                                    <w:rPr>
                                      <w:color w:val="FFFFFF" w:themeColor="background1"/>
                                    </w:rPr>
                                    <w:t>Design of a medical centre at Orchard House, 28 Church Road, Llanperry to involve the conversion and extension of the existing house and re-modelling of the existing grounds to provide parking and landscaped external space.</w:t>
                                  </w:r>
                                </w:p>
                                <w:p w14:paraId="70F1FD5B" w14:textId="77777777" w:rsidR="00A96F1C" w:rsidRDefault="00A96F1C" w:rsidP="00814823">
                                  <w:pPr>
                                    <w:jc w:val="center"/>
                                    <w:rPr>
                                      <w:color w:val="FFFFFF" w:themeColor="background1"/>
                                    </w:rPr>
                                  </w:pPr>
                                </w:p>
                                <w:p w14:paraId="62454057" w14:textId="77777777" w:rsidR="00A96F1C" w:rsidRPr="005D120C" w:rsidRDefault="00A96F1C" w:rsidP="00814823">
                                  <w:pPr>
                                    <w:jc w:val="cente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5099485" id="Text Box 26" o:spid="_x0000_s1028" type="#_x0000_t202" alt="Text box to enter abstract" style="width:511.45pt;height:5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" filled="f" stroked="f">
                      <v:textbox>
                        <w:txbxContent>
                          <w:p w14:paraId="273B2EE8" w14:textId="18055D31" w:rsidR="00A96F1C" w:rsidRDefault="00A96F1C" w:rsidP="00814823">
                            <w:pPr>
                              <w:jc w:val="center"/>
                              <w:rPr>
                                <w:color w:val="FFFFFF" w:themeColor="background1"/>
                              </w:rPr>
                            </w:pPr>
                            <w:r>
                              <w:rPr>
                                <w:color w:val="FFFFFF" w:themeColor="background1"/>
                              </w:rPr>
                              <w:t>Design of a medical centre at Orchard House, 28 Church Road, Llanperry to involve the conversion and extension of the existing house and re-modelling of the existing grounds to provide parking and landscaped external space.</w:t>
                            </w:r>
                          </w:p>
                          <w:p w14:paraId="70F1FD5B" w14:textId="77777777" w:rsidR="00A96F1C" w:rsidRDefault="00A96F1C" w:rsidP="00814823">
                            <w:pPr>
                              <w:jc w:val="center"/>
                              <w:rPr>
                                <w:color w:val="FFFFFF" w:themeColor="background1"/>
                              </w:rPr>
                            </w:pPr>
                          </w:p>
                          <w:p w14:paraId="62454057" w14:textId="77777777" w:rsidR="00A96F1C" w:rsidRPr="005D120C" w:rsidRDefault="00A96F1C" w:rsidP="00814823">
                            <w:pPr>
                              <w:jc w:val="center"/>
                              <w:rPr>
                                <w:color w:val="FFFFFF" w:themeColor="background1"/>
                              </w:rPr>
                            </w:pPr>
                          </w:p>
                        </w:txbxContent>
                      </v:textbox>
                      <w10:anchorlock/>
                    </v:shape>
                  </w:pict>
                </mc:Fallback>
              </mc:AlternateContent>
            </w:r>
          </w:p>
        </w:tc>
      </w:tr>
      <w:tr w:rsidR="00814823" w14:paraId="6E67E36C" w14:textId="77777777" w:rsidTr="006045D9">
        <w:trPr>
          <w:cnfStyle w:val="000000100000" w:firstRow="0" w:lastRow="0" w:firstColumn="0" w:lastColumn="0" w:oddVBand="0" w:evenVBand="0" w:oddHBand="1" w:evenHBand="0" w:firstRowFirstColumn="0" w:firstRowLastColumn="0" w:lastRowFirstColumn="0" w:lastRowLastColumn="0"/>
          <w:trHeight w:hRule="exact" w:val="2304"/>
          <w:jc w:val="center"/>
        </w:trPr>
        <w:tc>
          <w:tcPr>
            <w:cnfStyle w:val="001000000000" w:firstRow="0" w:lastRow="0" w:firstColumn="1" w:lastColumn="0" w:oddVBand="0" w:evenVBand="0" w:oddHBand="0" w:evenHBand="0" w:firstRowFirstColumn="0" w:firstRowLastColumn="0" w:lastRowFirstColumn="0" w:lastRowLastColumn="0"/>
            <w:tcW w:w="12256" w:type="dxa"/>
            <w:shd w:val="clear" w:color="auto" w:fill="auto"/>
            <w:vAlign w:val="center"/>
          </w:tcPr>
          <w:p w14:paraId="127A06E9" w14:textId="77777777" w:rsidR="00814823" w:rsidRDefault="00814823" w:rsidP="006045D9"/>
        </w:tc>
      </w:tr>
    </w:tbl>
    <w:tbl>
      <w:tblPr>
        <w:tblStyle w:val="TableGrid"/>
        <w:tblW w:w="11799" w:type="dxa"/>
        <w:tblInd w:w="-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Layout table"/>
      </w:tblPr>
      <w:tblGrid>
        <w:gridCol w:w="7909"/>
        <w:gridCol w:w="231"/>
        <w:gridCol w:w="3659"/>
      </w:tblGrid>
      <w:tr w:rsidR="00C13B2F" w14:paraId="60F449CF" w14:textId="77777777" w:rsidTr="00C412C9">
        <w:trPr>
          <w:trHeight w:val="10397"/>
        </w:trPr>
        <w:tc>
          <w:tcPr>
            <w:tcW w:w="7909" w:type="dxa"/>
          </w:tcPr>
          <w:p w14:paraId="228C8AB7" w14:textId="77777777" w:rsidR="00C13B2F" w:rsidRDefault="00C13B2F" w:rsidP="001C62C8">
            <w:pPr>
              <w:rPr>
                <w:sz w:val="24"/>
              </w:rPr>
            </w:pPr>
            <w:r>
              <w:rPr>
                <w:noProof/>
              </w:rPr>
              <w:lastRenderedPageBreak/>
              <mc:AlternateContent>
                <mc:Choice Requires="wps">
                  <w:drawing>
                    <wp:inline distT="0" distB="0" distL="0" distR="0" wp14:anchorId="3A1AE22C" wp14:editId="34638EBF">
                      <wp:extent cx="4885055" cy="795528"/>
                      <wp:effectExtent l="0" t="0" r="0" b="5080"/>
                      <wp:docPr id="7" name="Text Box 7" descr="Document title"/>
                      <wp:cNvGraphicFramePr/>
                      <a:graphic xmlns:a="http://schemas.openxmlformats.org/drawingml/2006/main">
                        <a:graphicData uri="http://schemas.microsoft.com/office/word/2010/wordprocessingShape">
                          <wps:wsp>
                            <wps:cNvSpPr txBox="1"/>
                            <wps:spPr>
                              <a:xfrm>
                                <a:off x="0" y="0"/>
                                <a:ext cx="4885055" cy="79552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CF43E4B" w14:textId="0A1A1D4B" w:rsidR="00A96F1C" w:rsidRDefault="00311227" w:rsidP="00C13B2F">
                                  <w:pPr>
                                    <w:pStyle w:val="Title"/>
                                  </w:pPr>
                                  <w:sdt>
                                    <w:sdtPr>
                                      <w:alias w:val="Document title:"/>
                                      <w:tag w:val="Document title"/>
                                      <w:id w:val="-1297983077"/>
                                      <w:dataBinding w:prefixMappings="xmlns:ns0='http://purl.org/dc/elements/1.1/' xmlns:ns1='http://schemas.openxmlformats.org/package/2006/metadata/core-properties' " w:xpath="/ns1:coreProperties[1]/ns0:title[1]" w:storeItemID="{6C3C8BC8-F283-45AE-878A-BAB7291924A1}"/>
                                      <w15:appearance w15:val="hidden"/>
                                      <w:text w:multiLine="1"/>
                                    </w:sdtPr>
                                    <w:sdtEndPr/>
                                    <w:sdtContent>
                                      <w:r w:rsidR="00A96F1C">
                                        <w:t>Proposed Medical Centre</w:t>
                                      </w:r>
                                    </w:sdtContent>
                                  </w:sdt>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inline>
                  </w:drawing>
                </mc:Choice>
                <mc:Fallback>
                  <w:pict>
                    <v:shape w14:anchorId="3A1AE22C" id="Text Box 7" o:spid="_x0000_s1029" type="#_x0000_t202" alt="Document title" style="width:384.65pt;height:62.65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" filled="f" stroked="f">
                      <v:textbox>
                        <w:txbxContent>
                          <w:p w14:paraId="5CF43E4B" w14:textId="0A1A1D4B" w:rsidR="00A96F1C" w:rsidRDefault="00311227" w:rsidP="00C13B2F">
                            <w:pPr>
                              <w:pStyle w:val="Title"/>
                            </w:pPr>
                            <w:sdt>
                              <w:sdtPr>
                                <w:alias w:val="Document title:"/>
                                <w:tag w:val="Document title"/>
                                <w:id w:val="-1297983077"/>
                                <w:dataBinding w:prefixMappings="xmlns:ns0='http://purl.org/dc/elements/1.1/' xmlns:ns1='http://schemas.openxmlformats.org/package/2006/metadata/core-properties' " w:xpath="/ns1:coreProperties[1]/ns0:title[1]" w:storeItemID="{6C3C8BC8-F283-45AE-878A-BAB7291924A1}"/>
                                <w15:appearance w15:val="hidden"/>
                                <w:text w:multiLine="1"/>
                              </w:sdtPr>
                              <w:sdtEndPr/>
                              <w:sdtContent>
                                <w:r w:rsidR="00A96F1C">
                                  <w:t>Proposed Medical Centre</w:t>
                                </w:r>
                              </w:sdtContent>
                            </w:sdt>
                          </w:p>
                        </w:txbxContent>
                      </v:textbox>
                      <w10:anchorlock/>
                    </v:shape>
                  </w:pict>
                </mc:Fallback>
              </mc:AlternateContent>
            </w:r>
          </w:p>
          <w:p w14:paraId="04B2584A" w14:textId="77777777" w:rsidR="00C13B2F" w:rsidRDefault="00C13B2F" w:rsidP="00C13B2F">
            <w:pPr>
              <w:rPr>
                <w:sz w:val="24"/>
              </w:rPr>
            </w:pPr>
            <w:r>
              <w:rPr>
                <w:noProof/>
              </w:rPr>
              <mc:AlternateContent>
                <mc:Choice Requires="wps">
                  <w:drawing>
                    <wp:inline distT="0" distB="0" distL="0" distR="0" wp14:anchorId="6A680A47" wp14:editId="23A6EBAC">
                      <wp:extent cx="4679950" cy="609600"/>
                      <wp:effectExtent l="0" t="0" r="0" b="0"/>
                      <wp:docPr id="12" name="Text Box 12" descr="Document subtitle"/>
                      <wp:cNvGraphicFramePr/>
                      <a:graphic xmlns:a="http://schemas.openxmlformats.org/drawingml/2006/main">
                        <a:graphicData uri="http://schemas.microsoft.com/office/word/2010/wordprocessingShape">
                          <wps:wsp>
                            <wps:cNvSpPr txBox="1"/>
                            <wps:spPr>
                              <a:xfrm>
                                <a:off x="0" y="0"/>
                                <a:ext cx="4679950" cy="6096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sdt>
                                  <w:sdtPr>
                                    <w:alias w:val="Document subtitle:"/>
                                    <w:tag w:val="Document subtitle:"/>
                                    <w:id w:val="-352959994"/>
                                    <w:dataBinding w:prefixMappings="xmlns:ns0='http://purl.org/dc/elements/1.1/' xmlns:ns1='http://schemas.openxmlformats.org/package/2006/metadata/core-properties' " w:xpath="/ns1:coreProperties[1]/ns0:subject[1]" w:storeItemID="{6C3C8BC8-F283-45AE-878A-BAB7291924A1}"/>
                                    <w15:appearance w15:val="hidden"/>
                                    <w:text w:multiLine="1"/>
                                  </w:sdtPr>
                                  <w:sdtEndPr/>
                                  <w:sdtContent>
                                    <w:p w14:paraId="1A42F2F0" w14:textId="7FDF38D5" w:rsidR="00A96F1C" w:rsidRPr="009823B0" w:rsidRDefault="00A96F1C" w:rsidP="00C13B2F">
                                      <w:pPr>
                                        <w:pStyle w:val="Subtitle"/>
                                      </w:pPr>
                                      <w:r>
                                        <w:t>Orchard House, 28 Church Road, LLanperry</w:t>
                                      </w:r>
                                    </w:p>
                                  </w:sdtContent>
                                </w:sdt>
                              </w:txbxContent>
                            </wps:txbx>
                            <wps:bodyPr rot="0" spcFirstLastPara="0" vertOverflow="overflow" horzOverflow="overflow" vert="horz" wrap="square" lIns="91440" tIns="73152" rIns="91440" bIns="45720" numCol="1" spcCol="0" rtlCol="0" fromWordArt="0" anchor="t" anchorCtr="0" forceAA="0" compatLnSpc="1">
                              <a:prstTxWarp prst="textNoShape">
                                <a:avLst/>
                              </a:prstTxWarp>
                              <a:noAutofit/>
                            </wps:bodyPr>
                          </wps:wsp>
                        </a:graphicData>
                      </a:graphic>
                    </wp:inline>
                  </w:drawing>
                </mc:Choice>
                <mc:Fallback>
                  <w:pict>
                    <v:shape w14:anchorId="6A680A47" id="Text Box 12" o:spid="_x0000_s1030" type="#_x0000_t202" alt="Document subtitle" style="width:368.5pt;height: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" filled="f" stroked="f">
                      <v:textbox inset=",5.76pt">
                        <w:txbxContent>
                          <w:sdt>
                            <w:sdtPr>
                              <w:alias w:val="Document subtitle:"/>
                              <w:tag w:val="Document subtitle:"/>
                              <w:id w:val="-352959994"/>
                              <w:dataBinding w:prefixMappings="xmlns:ns0='http://purl.org/dc/elements/1.1/' xmlns:ns1='http://schemas.openxmlformats.org/package/2006/metadata/core-properties' " w:xpath="/ns1:coreProperties[1]/ns0:subject[1]" w:storeItemID="{6C3C8BC8-F283-45AE-878A-BAB7291924A1}"/>
                              <w15:appearance w15:val="hidden"/>
                              <w:text w:multiLine="1"/>
                            </w:sdtPr>
                            <w:sdtEndPr/>
                            <w:sdtContent>
                              <w:p w14:paraId="1A42F2F0" w14:textId="7FDF38D5" w:rsidR="00A96F1C" w:rsidRPr="009823B0" w:rsidRDefault="00A96F1C" w:rsidP="00C13B2F">
                                <w:pPr>
                                  <w:pStyle w:val="Subtitle"/>
                                </w:pPr>
                                <w:r>
                                  <w:t>Orchard House, 28 Church Road, LLanperry</w:t>
                                </w:r>
                              </w:p>
                            </w:sdtContent>
                          </w:sdt>
                        </w:txbxContent>
                      </v:textbox>
                      <w10:anchorlock/>
                    </v:shape>
                  </w:pict>
                </mc:Fallback>
              </mc:AlternateContent>
            </w:r>
            <w:r>
              <w:rPr>
                <w:noProof/>
              </w:rPr>
              <mc:AlternateContent>
                <mc:Choice Requires="wps">
                  <w:drawing>
                    <wp:inline distT="0" distB="0" distL="0" distR="0" wp14:anchorId="44E506A1" wp14:editId="74C50196">
                      <wp:extent cx="4885349" cy="6338570"/>
                      <wp:effectExtent l="0" t="0" r="0" b="5080"/>
                      <wp:docPr id="13" name="Text Box 13" descr="Text box to enter content"/>
                      <wp:cNvGraphicFramePr/>
                      <a:graphic xmlns:a="http://schemas.openxmlformats.org/drawingml/2006/main">
                        <a:graphicData uri="http://schemas.microsoft.com/office/word/2010/wordprocessingShape">
                          <wps:wsp>
                            <wps:cNvSpPr txBox="1"/>
                            <wps:spPr>
                              <a:xfrm>
                                <a:off x="0" y="0"/>
                                <a:ext cx="4885349"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92D9FB8" w14:textId="77777777" w:rsidR="00A96F1C" w:rsidRDefault="00A96F1C" w:rsidP="00401485">
                                  <w:pPr>
                                    <w:pStyle w:val="Heading2"/>
                                    <w:spacing w:after="240"/>
                                  </w:pPr>
                                </w:p>
                                <w:p w14:paraId="4E66CE23" w14:textId="27573F8C" w:rsidR="00A96F1C" w:rsidRDefault="00A96F1C" w:rsidP="00401485">
                                  <w:pPr>
                                    <w:pStyle w:val="Heading2"/>
                                    <w:spacing w:after="240"/>
                                  </w:pPr>
                                  <w:r>
                                    <w:t>Introduction</w:t>
                                  </w:r>
                                </w:p>
                                <w:p w14:paraId="12B48B94" w14:textId="2009FCF0" w:rsidR="00A96F1C" w:rsidRDefault="00A96F1C" w:rsidP="00401485">
                                  <w:pPr>
                                    <w:spacing w:after="240"/>
                                  </w:pPr>
                                  <w:r>
                                    <w:t>Orchard House has been identified for conversion into a new medical centre for Llanperry. The existing house is 110 years old but built in the Victorian style with red brick walls, large bay windows and slate roof.</w:t>
                                  </w:r>
                                </w:p>
                                <w:p w14:paraId="6F8F802E" w14:textId="107B7D98" w:rsidR="00A96F1C" w:rsidRDefault="00A96F1C" w:rsidP="009C5400">
                                  <w:pPr>
                                    <w:spacing w:after="240"/>
                                  </w:pPr>
                                  <w:r>
                                    <w:t>The house sits in private grounds of approximately 0.35 Hectares or 0.9 Acres in a mainly residential area. The site is within easy walking distance of the town centre and has good transport links.</w:t>
                                  </w:r>
                                </w:p>
                                <w:p w14:paraId="6C8DE7D0" w14:textId="116E0CEF" w:rsidR="00A96F1C" w:rsidRDefault="00A96F1C" w:rsidP="00401485">
                                  <w:r>
                                    <w:t xml:space="preserve">The house has been unoccupied for several years and has fallen into a state of disrepair. A rear section of the house was demolished for safety reasons in 2011 and the main body of the house has been boarded and left empty since. </w:t>
                                  </w:r>
                                </w:p>
                                <w:p w14:paraId="45F2F967" w14:textId="3EFFA737" w:rsidR="00A96F1C" w:rsidRDefault="00A96F1C" w:rsidP="00A92B04">
                                  <w:pPr>
                                    <w:spacing w:after="240"/>
                                  </w:pPr>
                                  <w:r>
                                    <w:t xml:space="preserve">In addition to private gardens and drive from the adjacent highway (Church Road) records indicate that the grounds at the rear of the house were used as an apple orchard. This area of the site is also unused and largely overgrown. </w:t>
                                  </w:r>
                                </w:p>
                                <w:p w14:paraId="70BEC7C3" w14:textId="5009DA12" w:rsidR="00A96F1C" w:rsidRPr="00401485" w:rsidRDefault="00A96F1C" w:rsidP="00401485">
                                  <w:r>
                                    <w:t>The new medical centre must accommodate six doctors, three nurses and a receptionist. An extension to the existing house will be required. This will need to be sympathetic to the heritage of the existing building.</w:t>
                                  </w:r>
                                </w:p>
                                <w:p w14:paraId="397F96A8" w14:textId="79BCF1FD" w:rsidR="00A96F1C" w:rsidRDefault="00A96F1C" w:rsidP="00C13B2F"/>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44E506A1" id="Text Box 13" o:spid="_x0000_s1031" type="#_x0000_t202" alt="Text box to enter content" style="width:384.65pt;height:49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" filled="f" stroked="f">
                      <v:textbox inset=",23.04pt">
                        <w:txbxContent>
                          <w:p w14:paraId="592D9FB8" w14:textId="77777777" w:rsidR="00A96F1C" w:rsidRDefault="00A96F1C" w:rsidP="00401485">
                            <w:pPr>
                              <w:pStyle w:val="Heading2"/>
                              <w:spacing w:after="240"/>
                            </w:pPr>
                          </w:p>
                          <w:p w14:paraId="4E66CE23" w14:textId="27573F8C" w:rsidR="00A96F1C" w:rsidRDefault="00A96F1C" w:rsidP="00401485">
                            <w:pPr>
                              <w:pStyle w:val="Heading2"/>
                              <w:spacing w:after="240"/>
                            </w:pPr>
                            <w:r>
                              <w:t>Introduction</w:t>
                            </w:r>
                          </w:p>
                          <w:p w14:paraId="12B48B94" w14:textId="2009FCF0" w:rsidR="00A96F1C" w:rsidRDefault="00A96F1C" w:rsidP="00401485">
                            <w:pPr>
                              <w:spacing w:after="240"/>
                            </w:pPr>
                            <w:r>
                              <w:t>Orchard House has been identified for conversion into a new medical centre for Llanperry. The existing house is 110 years old but built in the Victorian style with red brick walls, large bay windows and slate roof.</w:t>
                            </w:r>
                          </w:p>
                          <w:p w14:paraId="6F8F802E" w14:textId="107B7D98" w:rsidR="00A96F1C" w:rsidRDefault="00A96F1C" w:rsidP="009C5400">
                            <w:pPr>
                              <w:spacing w:after="240"/>
                            </w:pPr>
                            <w:r>
                              <w:t>The house sits in private grounds of approximately 0.35 Hectares or 0.9 Acres in a mainly residential area. The site is within easy walking distance of the town centre and has good transport links.</w:t>
                            </w:r>
                          </w:p>
                          <w:p w14:paraId="6C8DE7D0" w14:textId="116E0CEF" w:rsidR="00A96F1C" w:rsidRDefault="00A96F1C" w:rsidP="00401485">
                            <w:r>
                              <w:t xml:space="preserve">The house has been unoccupied for several years and has fallen into a state of disrepair. A rear section of the house was demolished for safety reasons in 2011 and the main body of the house has been boarded and left empty since. </w:t>
                            </w:r>
                          </w:p>
                          <w:p w14:paraId="45F2F967" w14:textId="3EFFA737" w:rsidR="00A96F1C" w:rsidRDefault="00A96F1C" w:rsidP="00A92B04">
                            <w:pPr>
                              <w:spacing w:after="240"/>
                            </w:pPr>
                            <w:r>
                              <w:t xml:space="preserve">In addition to private gardens and drive from the adjacent highway (Church Road) records indicate that the grounds at the rear of the house were used as an apple orchard. This area of the site is also unused and largely overgrown. </w:t>
                            </w:r>
                          </w:p>
                          <w:p w14:paraId="70BEC7C3" w14:textId="5009DA12" w:rsidR="00A96F1C" w:rsidRPr="00401485" w:rsidRDefault="00A96F1C" w:rsidP="00401485">
                            <w:r>
                              <w:t>The new medical centre must accommodate six doctors, three nurses and a receptionist. An extension to the existing house will be required. This will need to be sympathetic to the heritage of the existing building.</w:t>
                            </w:r>
                          </w:p>
                          <w:p w14:paraId="397F96A8" w14:textId="79BCF1FD" w:rsidR="00A96F1C" w:rsidRDefault="00A96F1C" w:rsidP="00C13B2F"/>
                        </w:txbxContent>
                      </v:textbox>
                      <w10:anchorlock/>
                    </v:shape>
                  </w:pict>
                </mc:Fallback>
              </mc:AlternateContent>
            </w:r>
          </w:p>
        </w:tc>
        <w:tc>
          <w:tcPr>
            <w:tcW w:w="231" w:type="dxa"/>
          </w:tcPr>
          <w:p w14:paraId="48F1BF23" w14:textId="77777777" w:rsidR="00C13B2F" w:rsidRDefault="00C13B2F" w:rsidP="001C62C8">
            <w:pPr>
              <w:rPr>
                <w:sz w:val="24"/>
              </w:rPr>
            </w:pPr>
          </w:p>
        </w:tc>
        <w:tc>
          <w:tcPr>
            <w:tcW w:w="3659" w:type="dxa"/>
            <w:shd w:val="clear" w:color="auto" w:fill="3F1D5A" w:themeFill="accent1"/>
          </w:tcPr>
          <w:p w14:paraId="7D3E7AA7" w14:textId="77777777" w:rsidR="00C13B2F" w:rsidRDefault="00C13B2F" w:rsidP="00C13B2F">
            <w:pPr>
              <w:rPr>
                <w:sz w:val="24"/>
              </w:rPr>
            </w:pPr>
            <w:r>
              <w:rPr>
                <w:noProof/>
              </w:rPr>
              <mc:AlternateContent>
                <mc:Choice Requires="wps">
                  <w:drawing>
                    <wp:inline distT="0" distB="0" distL="0" distR="0" wp14:anchorId="1C318CB3" wp14:editId="33EF65E0">
                      <wp:extent cx="2101756" cy="731520"/>
                      <wp:effectExtent l="0" t="0" r="0" b="0"/>
                      <wp:docPr id="14" name="Text Box 14"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0C4254" w14:textId="72785124" w:rsidR="00A96F1C" w:rsidRDefault="00A96F1C" w:rsidP="00C13B2F">
                                  <w:pPr>
                                    <w:pStyle w:val="Heading1"/>
                                  </w:pPr>
                                  <w:r>
                                    <w:t>Drawings and Illustrations</w:t>
                                  </w:r>
                                </w:p>
                                <w:p w14:paraId="74596CE6" w14:textId="77777777" w:rsidR="00A96F1C" w:rsidRPr="005D120C" w:rsidRDefault="00311227" w:rsidP="00C13B2F">
                                  <w:pPr>
                                    <w:jc w:val="center"/>
                                  </w:pPr>
                                  <w:sdt>
                                    <w:sdtPr>
                                      <w:rPr>
                                        <w:color w:val="F3642C" w:themeColor="text2"/>
                                      </w:rPr>
                                      <w:alias w:val="Ellipsis:"/>
                                      <w:tag w:val="Ellipsis:"/>
                                      <w:id w:val="-1434666378"/>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a:noAutofit/>
                            </wps:bodyPr>
                          </wps:wsp>
                        </a:graphicData>
                      </a:graphic>
                    </wp:inline>
                  </w:drawing>
                </mc:Choice>
                <mc:Fallback>
                  <w:pict>
                    <v:shape w14:anchorId="1C318CB3" id="Text Box 14" o:spid="_x0000_s1032" type="#_x0000_t202" alt="Text box to enter sidebar title" style="width:165.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" filled="f" stroked="f">
                      <v:textbox inset=",5.04pt">
                        <w:txbxContent>
                          <w:p w14:paraId="5F0C4254" w14:textId="72785124" w:rsidR="00A96F1C" w:rsidRDefault="00A96F1C" w:rsidP="00C13B2F">
                            <w:pPr>
                              <w:pStyle w:val="Heading1"/>
                            </w:pPr>
                            <w:r>
                              <w:t>Drawings and Illustrations</w:t>
                            </w:r>
                          </w:p>
                          <w:p w14:paraId="74596CE6" w14:textId="77777777" w:rsidR="00A96F1C" w:rsidRPr="005D120C" w:rsidRDefault="00311227" w:rsidP="00C13B2F">
                            <w:pPr>
                              <w:jc w:val="center"/>
                            </w:pPr>
                            <w:sdt>
                              <w:sdtPr>
                                <w:rPr>
                                  <w:color w:val="F3642C" w:themeColor="text2"/>
                                </w:rPr>
                                <w:alias w:val="Ellipsis:"/>
                                <w:tag w:val="Ellipsis:"/>
                                <w:id w:val="-1434666378"/>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v:textbox>
                      <w10:anchorlock/>
                    </v:shape>
                  </w:pict>
                </mc:Fallback>
              </mc:AlternateContent>
            </w:r>
            <w:r>
              <w:rPr>
                <w:noProof/>
              </w:rPr>
              <mc:AlternateContent>
                <mc:Choice Requires="wps">
                  <w:drawing>
                    <wp:inline distT="0" distB="0" distL="0" distR="0" wp14:anchorId="02241AB8" wp14:editId="6F122AFE">
                      <wp:extent cx="2101215" cy="6338570"/>
                      <wp:effectExtent l="0" t="0" r="0" b="5080"/>
                      <wp:docPr id="15" name="Text Box 15"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E14A030" w14:textId="77777777" w:rsidR="00A96F1C" w:rsidRDefault="00A96F1C" w:rsidP="00C13B2F">
                                  <w:pPr>
                                    <w:pStyle w:val="Heading1"/>
                                  </w:pPr>
                                  <w:r>
                                    <w:t>Click to see larger versions:</w:t>
                                  </w:r>
                                </w:p>
                                <w:p w14:paraId="55CB7803" w14:textId="792056EE" w:rsidR="00A96F1C" w:rsidRDefault="00A96F1C" w:rsidP="00C13B2F">
                                  <w:pPr>
                                    <w:pStyle w:val="Heading1"/>
                                  </w:pPr>
                                  <w:r>
                                    <w:rPr>
                                      <w:noProof/>
                                    </w:rPr>
                                    <w:drawing>
                                      <wp:inline distT="0" distB="0" distL="0" distR="0" wp14:anchorId="68B3ED4F" wp14:editId="6042C71B">
                                        <wp:extent cx="1918335" cy="2245995"/>
                                        <wp:effectExtent l="0" t="0" r="5715" b="1905"/>
                                        <wp:docPr id="1" name="Picture 1" descr="Diagram, engineering drawing&#10;&#10;Description automatically generated">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engineering drawing&#10;&#10;Description automatically generated">
                                                  <a:hlinkClick r:id="rId7"/>
                                                </pic:cNvPr>
                                                <pic:cNvPicPr/>
                                              </pic:nvPicPr>
                                              <pic:blipFill>
                                                <a:blip r:embed="rId8">
                                                  <a:extLst>
                                                    <a:ext uri="{28A0092B-C50C-407E-A947-70E740481C1C}">
                                                      <a14:useLocalDpi xmlns:a14="http://schemas.microsoft.com/office/drawing/2010/main" val="0"/>
                                                    </a:ext>
                                                  </a:extLst>
                                                </a:blip>
                                                <a:stretch>
                                                  <a:fillRect/>
                                                </a:stretch>
                                              </pic:blipFill>
                                              <pic:spPr>
                                                <a:xfrm>
                                                  <a:off x="0" y="0"/>
                                                  <a:ext cx="1918335" cy="2245995"/>
                                                </a:xfrm>
                                                <a:prstGeom prst="rect">
                                                  <a:avLst/>
                                                </a:prstGeom>
                                              </pic:spPr>
                                            </pic:pic>
                                          </a:graphicData>
                                        </a:graphic>
                                      </wp:inline>
                                    </w:drawing>
                                  </w:r>
                                </w:p>
                                <w:p w14:paraId="79CD4D9A" w14:textId="64A7AFA4" w:rsidR="00A96F1C" w:rsidRDefault="00A96F1C" w:rsidP="00A92B04">
                                  <w:pPr>
                                    <w:pStyle w:val="Heading1"/>
                                  </w:pPr>
                                  <w:r>
                                    <w:t xml:space="preserve"> Location Plan.</w:t>
                                  </w:r>
                                </w:p>
                                <w:p w14:paraId="100A0ECE" w14:textId="6CE6C1B6" w:rsidR="00A96F1C" w:rsidRDefault="00A96F1C" w:rsidP="00A92B04"/>
                                <w:p w14:paraId="6BA24AE4" w14:textId="022E19DA" w:rsidR="00A96F1C" w:rsidRPr="00A92B04" w:rsidRDefault="00A96F1C" w:rsidP="00A92B04">
                                  <w:r>
                                    <w:rPr>
                                      <w:noProof/>
                                    </w:rPr>
                                    <w:drawing>
                                      <wp:inline distT="0" distB="0" distL="0" distR="0" wp14:anchorId="3DA263DD" wp14:editId="7CDD4D6B">
                                        <wp:extent cx="1918335" cy="1320800"/>
                                        <wp:effectExtent l="0" t="0" r="5715" b="0"/>
                                        <wp:docPr id="8" name="Picture 8" descr="A picture containing outdoor, building, grass, old&#10;&#10;Description automatically generated">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outdoor, building, grass, old&#10;&#10;Description automatically generated">
                                                  <a:hlinkClick r:id="rId7"/>
                                                </pic:cNvPr>
                                                <pic:cNvPicPr/>
                                              </pic:nvPicPr>
                                              <pic:blipFill>
                                                <a:blip r:embed="rId9">
                                                  <a:extLst>
                                                    <a:ext uri="{28A0092B-C50C-407E-A947-70E740481C1C}">
                                                      <a14:useLocalDpi xmlns:a14="http://schemas.microsoft.com/office/drawing/2010/main" val="0"/>
                                                    </a:ext>
                                                  </a:extLst>
                                                </a:blip>
                                                <a:stretch>
                                                  <a:fillRect/>
                                                </a:stretch>
                                              </pic:blipFill>
                                              <pic:spPr>
                                                <a:xfrm>
                                                  <a:off x="0" y="0"/>
                                                  <a:ext cx="1918335" cy="1320800"/>
                                                </a:xfrm>
                                                <a:prstGeom prst="rect">
                                                  <a:avLst/>
                                                </a:prstGeom>
                                              </pic:spPr>
                                            </pic:pic>
                                          </a:graphicData>
                                        </a:graphic>
                                      </wp:inline>
                                    </w:drawing>
                                  </w:r>
                                </w:p>
                                <w:p w14:paraId="54270E45" w14:textId="2DB6203E" w:rsidR="00A96F1C" w:rsidRDefault="00A96F1C" w:rsidP="00C13B2F">
                                  <w:pPr>
                                    <w:pStyle w:val="Heading1"/>
                                  </w:pPr>
                                  <w:r w:rsidRPr="00426F60">
                                    <w:t xml:space="preserve"> </w:t>
                                  </w:r>
                                  <w:r>
                                    <w:t>Orchard House</w:t>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a:noAutofit/>
                            </wps:bodyPr>
                          </wps:wsp>
                        </a:graphicData>
                      </a:graphic>
                    </wp:inline>
                  </w:drawing>
                </mc:Choice>
                <mc:Fallback>
                  <w:pict>
                    <v:shape w14:anchorId="02241AB8" id="Text Box 15" o:spid="_x0000_s1033" type="#_x0000_t202" alt="Text box to enter sidebar content" style="width:165.45pt;height:49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" filled="f" stroked="f">
                      <v:textbox inset=",28.8pt">
                        <w:txbxContent>
                          <w:p w14:paraId="4E14A030" w14:textId="77777777" w:rsidR="00A96F1C" w:rsidRDefault="00A96F1C" w:rsidP="00C13B2F">
                            <w:pPr>
                              <w:pStyle w:val="Heading1"/>
                            </w:pPr>
                            <w:r>
                              <w:t>Click to see larger versions:</w:t>
                            </w:r>
                          </w:p>
                          <w:p w14:paraId="55CB7803" w14:textId="792056EE" w:rsidR="00A96F1C" w:rsidRDefault="00A96F1C" w:rsidP="00C13B2F">
                            <w:pPr>
                              <w:pStyle w:val="Heading1"/>
                            </w:pPr>
                            <w:r>
                              <w:rPr>
                                <w:noProof/>
                              </w:rPr>
                              <w:drawing>
                                <wp:inline distT="0" distB="0" distL="0" distR="0" wp14:anchorId="68B3ED4F" wp14:editId="6042C71B">
                                  <wp:extent cx="1918335" cy="2245995"/>
                                  <wp:effectExtent l="0" t="0" r="5715" b="1905"/>
                                  <wp:docPr id="1" name="Picture 1" descr="Diagram, engineering drawing&#10;&#10;Description automatically generated">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engineering drawing&#10;&#10;Description automatically generated">
                                            <a:hlinkClick r:id="rId7"/>
                                          </pic:cNvPr>
                                          <pic:cNvPicPr/>
                                        </pic:nvPicPr>
                                        <pic:blipFill>
                                          <a:blip r:embed="rId8">
                                            <a:extLst>
                                              <a:ext uri="{28A0092B-C50C-407E-A947-70E740481C1C}">
                                                <a14:useLocalDpi xmlns:a14="http://schemas.microsoft.com/office/drawing/2010/main" val="0"/>
                                              </a:ext>
                                            </a:extLst>
                                          </a:blip>
                                          <a:stretch>
                                            <a:fillRect/>
                                          </a:stretch>
                                        </pic:blipFill>
                                        <pic:spPr>
                                          <a:xfrm>
                                            <a:off x="0" y="0"/>
                                            <a:ext cx="1918335" cy="2245995"/>
                                          </a:xfrm>
                                          <a:prstGeom prst="rect">
                                            <a:avLst/>
                                          </a:prstGeom>
                                        </pic:spPr>
                                      </pic:pic>
                                    </a:graphicData>
                                  </a:graphic>
                                </wp:inline>
                              </w:drawing>
                            </w:r>
                          </w:p>
                          <w:p w14:paraId="79CD4D9A" w14:textId="64A7AFA4" w:rsidR="00A96F1C" w:rsidRDefault="00A96F1C" w:rsidP="00A92B04">
                            <w:pPr>
                              <w:pStyle w:val="Heading1"/>
                            </w:pPr>
                            <w:r>
                              <w:t xml:space="preserve"> Location Plan.</w:t>
                            </w:r>
                          </w:p>
                          <w:p w14:paraId="100A0ECE" w14:textId="6CE6C1B6" w:rsidR="00A96F1C" w:rsidRDefault="00A96F1C" w:rsidP="00A92B04"/>
                          <w:p w14:paraId="6BA24AE4" w14:textId="022E19DA" w:rsidR="00A96F1C" w:rsidRPr="00A92B04" w:rsidRDefault="00A96F1C" w:rsidP="00A92B04">
                            <w:r>
                              <w:rPr>
                                <w:noProof/>
                              </w:rPr>
                              <w:drawing>
                                <wp:inline distT="0" distB="0" distL="0" distR="0" wp14:anchorId="3DA263DD" wp14:editId="7CDD4D6B">
                                  <wp:extent cx="1918335" cy="1320800"/>
                                  <wp:effectExtent l="0" t="0" r="5715" b="0"/>
                                  <wp:docPr id="8" name="Picture 8" descr="A picture containing outdoor, building, grass, old&#10;&#10;Description automatically generated">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outdoor, building, grass, old&#10;&#10;Description automatically generated">
                                            <a:hlinkClick r:id="rId7"/>
                                          </pic:cNvPr>
                                          <pic:cNvPicPr/>
                                        </pic:nvPicPr>
                                        <pic:blipFill>
                                          <a:blip r:embed="rId9">
                                            <a:extLst>
                                              <a:ext uri="{28A0092B-C50C-407E-A947-70E740481C1C}">
                                                <a14:useLocalDpi xmlns:a14="http://schemas.microsoft.com/office/drawing/2010/main" val="0"/>
                                              </a:ext>
                                            </a:extLst>
                                          </a:blip>
                                          <a:stretch>
                                            <a:fillRect/>
                                          </a:stretch>
                                        </pic:blipFill>
                                        <pic:spPr>
                                          <a:xfrm>
                                            <a:off x="0" y="0"/>
                                            <a:ext cx="1918335" cy="1320800"/>
                                          </a:xfrm>
                                          <a:prstGeom prst="rect">
                                            <a:avLst/>
                                          </a:prstGeom>
                                        </pic:spPr>
                                      </pic:pic>
                                    </a:graphicData>
                                  </a:graphic>
                                </wp:inline>
                              </w:drawing>
                            </w:r>
                          </w:p>
                          <w:p w14:paraId="54270E45" w14:textId="2DB6203E" w:rsidR="00A96F1C" w:rsidRDefault="00A96F1C" w:rsidP="00C13B2F">
                            <w:pPr>
                              <w:pStyle w:val="Heading1"/>
                            </w:pPr>
                            <w:r w:rsidRPr="00426F60">
                              <w:t xml:space="preserve"> </w:t>
                            </w:r>
                            <w:r>
                              <w:t>Orchard House</w:t>
                            </w:r>
                          </w:p>
                        </w:txbxContent>
                      </v:textbox>
                      <w10:anchorlock/>
                    </v:shape>
                  </w:pict>
                </mc:Fallback>
              </mc:AlternateContent>
            </w:r>
          </w:p>
        </w:tc>
      </w:tr>
      <w:tr w:rsidR="00C412C9" w14:paraId="6E7934D5" w14:textId="77777777" w:rsidTr="00C412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397"/>
        </w:trPr>
        <w:tc>
          <w:tcPr>
            <w:tcW w:w="7909" w:type="dxa"/>
          </w:tcPr>
          <w:p w14:paraId="31497ABA" w14:textId="30BE1621" w:rsidR="00C412C9" w:rsidRDefault="00E9449C" w:rsidP="00A96F1C">
            <w:pPr>
              <w:rPr>
                <w:sz w:val="24"/>
              </w:rPr>
            </w:pPr>
            <w:r>
              <w:rPr>
                <w:noProof/>
              </w:rPr>
              <w:lastRenderedPageBreak/>
              <mc:AlternateContent>
                <mc:Choice Requires="wps">
                  <w:drawing>
                    <wp:inline distT="0" distB="0" distL="0" distR="0" wp14:anchorId="0763B513" wp14:editId="528C21CB">
                      <wp:extent cx="4885349" cy="7569200"/>
                      <wp:effectExtent l="0" t="0" r="0" b="0"/>
                      <wp:docPr id="11" name="Text Box 11" descr="Text box to enter content"/>
                      <wp:cNvGraphicFramePr/>
                      <a:graphic xmlns:a="http://schemas.openxmlformats.org/drawingml/2006/main">
                        <a:graphicData uri="http://schemas.microsoft.com/office/word/2010/wordprocessingShape">
                          <wps:wsp>
                            <wps:cNvSpPr txBox="1"/>
                            <wps:spPr>
                              <a:xfrm>
                                <a:off x="0" y="0"/>
                                <a:ext cx="4885349" cy="75692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F40B32E" w14:textId="77777777" w:rsidR="00A96F1C" w:rsidRDefault="00A96F1C" w:rsidP="00E9449C">
                                  <w:pPr>
                                    <w:pStyle w:val="Heading2"/>
                                    <w:spacing w:after="240"/>
                                  </w:pPr>
                                  <w:r>
                                    <w:t>Design Considerations</w:t>
                                  </w:r>
                                </w:p>
                                <w:p w14:paraId="6026AACD" w14:textId="77777777" w:rsidR="00A96F1C" w:rsidRDefault="00A96F1C" w:rsidP="00E9449C">
                                  <w:r>
                                    <w:t>Factors, including requirements and constraints that are likely to tb relevant to the designs for the re-development of this site, as a medical centre.</w:t>
                                  </w:r>
                                </w:p>
                                <w:p w14:paraId="46735210" w14:textId="77777777" w:rsidR="00A96F1C" w:rsidRPr="008F7FF1" w:rsidRDefault="00A96F1C" w:rsidP="00E9449C">
                                  <w:pPr>
                                    <w:spacing w:after="240"/>
                                    <w:rPr>
                                      <w:b/>
                                      <w:bCs/>
                                      <w:color w:val="CB400B" w:themeColor="text2" w:themeShade="BF"/>
                                    </w:rPr>
                                  </w:pPr>
                                  <w:r w:rsidRPr="008F7FF1">
                                    <w:rPr>
                                      <w:b/>
                                      <w:bCs/>
                                      <w:color w:val="CB400B" w:themeColor="text2" w:themeShade="BF"/>
                                    </w:rPr>
                                    <w:t>The site</w:t>
                                  </w:r>
                                </w:p>
                                <w:p w14:paraId="5120169D" w14:textId="6654EF68" w:rsidR="00A96F1C" w:rsidRDefault="00A96F1C" w:rsidP="00E9449C">
                                  <w:pPr>
                                    <w:spacing w:after="240"/>
                                  </w:pPr>
                                  <w:r>
                                    <w:t xml:space="preserve">Orchard House is located at 28 Church Road, Llanperry. A public highway with wide footpaths that leads to the town centre. The site has a wide vehicular access point from the highway, with reasonable visibility in both directions. It slopes gently up from the highway and is </w:t>
                                  </w:r>
                                  <w:r w:rsidR="00450A5B">
                                    <w:t xml:space="preserve">reasonably level </w:t>
                                  </w:r>
                                  <w:r>
                                    <w:t xml:space="preserve">from the frontage of the existing house and beyond. </w:t>
                                  </w:r>
                                </w:p>
                                <w:p w14:paraId="571066F7" w14:textId="77777777" w:rsidR="00A96F1C" w:rsidRDefault="00A96F1C" w:rsidP="00E9449C">
                                  <w:pPr>
                                    <w:spacing w:after="240"/>
                                  </w:pPr>
                                  <w:r>
                                    <w:t>The site has a general NW / SE orientation, with the highway towards the SE. The site area is approximately 0.35 Hectares, which is quite large in relation to the accommodation brief provided.</w:t>
                                  </w:r>
                                </w:p>
                                <w:p w14:paraId="2B4AFB15" w14:textId="77777777" w:rsidR="00A96F1C" w:rsidRDefault="00A96F1C" w:rsidP="00E9449C">
                                  <w:pPr>
                                    <w:spacing w:after="240"/>
                                  </w:pPr>
                                  <w:r>
                                    <w:t>Ground conditions at the site comprise heavy clay soils, typical of the area, which will suit standard substructure designs, subject to detailing for frost protection.</w:t>
                                  </w:r>
                                </w:p>
                                <w:p w14:paraId="768F16F0" w14:textId="77777777" w:rsidR="00A96F1C" w:rsidRDefault="00A96F1C" w:rsidP="00E9449C">
                                  <w:pPr>
                                    <w:spacing w:after="240"/>
                                  </w:pPr>
                                  <w:r>
                                    <w:t>There are no records of significant archaeological finds in the locality and the site does not suffer from risk of flooding, or excessive noise beyond normal traffic noise associated with a town centre location.</w:t>
                                  </w:r>
                                </w:p>
                                <w:p w14:paraId="6A6FEBDF" w14:textId="77777777" w:rsidR="00A96F1C" w:rsidRDefault="00A96F1C" w:rsidP="00E9449C">
                                  <w:pPr>
                                    <w:spacing w:after="240"/>
                                  </w:pPr>
                                  <w:r>
                                    <w:t>All mains services and utilities are available in Church Road. Some mitigation of storm drainage discharge to public sewers should be considered.</w:t>
                                  </w:r>
                                </w:p>
                                <w:p w14:paraId="62B8BF6C" w14:textId="77777777" w:rsidR="00A96F1C" w:rsidRPr="008F7FF1" w:rsidRDefault="00A96F1C" w:rsidP="00E9449C">
                                  <w:pPr>
                                    <w:spacing w:after="240"/>
                                    <w:rPr>
                                      <w:b/>
                                      <w:bCs/>
                                      <w:color w:val="CB400B" w:themeColor="text2" w:themeShade="BF"/>
                                    </w:rPr>
                                  </w:pPr>
                                  <w:r w:rsidRPr="008F7FF1">
                                    <w:rPr>
                                      <w:b/>
                                      <w:bCs/>
                                      <w:color w:val="CB400B" w:themeColor="text2" w:themeShade="BF"/>
                                    </w:rPr>
                                    <w:t>Planning,</w:t>
                                  </w:r>
                                </w:p>
                                <w:p w14:paraId="64948446" w14:textId="77777777" w:rsidR="00A96F1C" w:rsidRDefault="00A96F1C" w:rsidP="00E9449C">
                                  <w:pPr>
                                    <w:spacing w:after="240"/>
                                  </w:pPr>
                                  <w:r>
                                    <w:t>The local development plan does not identify specific locations for medical facilities, but it does acknowledge that additional general health care provision will be required should the planned housing expansion in the town be achieved.</w:t>
                                  </w:r>
                                </w:p>
                                <w:p w14:paraId="30A35CCE" w14:textId="4ECC0F62" w:rsidR="00A96F1C" w:rsidRDefault="00A96F1C" w:rsidP="00E9449C">
                                  <w:pPr>
                                    <w:spacing w:after="240"/>
                                  </w:pPr>
                                  <w:r>
                                    <w:t xml:space="preserve">Initial discussions suggest that the development of the site, as a medical centre, would receive some local support </w:t>
                                  </w:r>
                                  <w:r w:rsidR="001E6412">
                                    <w:t>from</w:t>
                                  </w:r>
                                  <w:r>
                                    <w:t xml:space="preserve"> residents and the conservation benefits in terms of the protection and renovation of the existing house and its environment have been stated by the LPA.</w:t>
                                  </w:r>
                                </w:p>
                                <w:p w14:paraId="062C097B" w14:textId="77777777" w:rsidR="00A96F1C" w:rsidRDefault="00A96F1C" w:rsidP="00E9449C"/>
                                <w:p w14:paraId="62746177" w14:textId="77777777" w:rsidR="00A96F1C" w:rsidRDefault="00A96F1C" w:rsidP="00E9449C"/>
                                <w:p w14:paraId="25CBEB66" w14:textId="77777777" w:rsidR="00A96F1C" w:rsidRDefault="00A96F1C" w:rsidP="00E9449C"/>
                                <w:p w14:paraId="1B126161" w14:textId="77777777" w:rsidR="00A96F1C" w:rsidRDefault="00A96F1C" w:rsidP="00E9449C"/>
                                <w:p w14:paraId="2B2E77FE" w14:textId="77777777" w:rsidR="00A96F1C" w:rsidRDefault="00A96F1C" w:rsidP="00E9449C"/>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0763B513" id="Text Box 11" o:spid="_x0000_s1034" type="#_x0000_t202" alt="Text box to enter content" style="width:384.65pt;height:5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" filled="f" stroked="f">
                      <v:textbox inset=",23.04pt">
                        <w:txbxContent>
                          <w:p w14:paraId="2F40B32E" w14:textId="77777777" w:rsidR="00A96F1C" w:rsidRDefault="00A96F1C" w:rsidP="00E9449C">
                            <w:pPr>
                              <w:pStyle w:val="Heading2"/>
                              <w:spacing w:after="240"/>
                            </w:pPr>
                            <w:r>
                              <w:t>Design Considerations</w:t>
                            </w:r>
                          </w:p>
                          <w:p w14:paraId="6026AACD" w14:textId="77777777" w:rsidR="00A96F1C" w:rsidRDefault="00A96F1C" w:rsidP="00E9449C">
                            <w:r>
                              <w:t>Factors, including requirements and constraints that are likely to tb relevant to the designs for the re-development of this site, as a medical centre.</w:t>
                            </w:r>
                          </w:p>
                          <w:p w14:paraId="46735210" w14:textId="77777777" w:rsidR="00A96F1C" w:rsidRPr="008F7FF1" w:rsidRDefault="00A96F1C" w:rsidP="00E9449C">
                            <w:pPr>
                              <w:spacing w:after="240"/>
                              <w:rPr>
                                <w:b/>
                                <w:bCs/>
                                <w:color w:val="CB400B" w:themeColor="text2" w:themeShade="BF"/>
                              </w:rPr>
                            </w:pPr>
                            <w:r w:rsidRPr="008F7FF1">
                              <w:rPr>
                                <w:b/>
                                <w:bCs/>
                                <w:color w:val="CB400B" w:themeColor="text2" w:themeShade="BF"/>
                              </w:rPr>
                              <w:t>The site</w:t>
                            </w:r>
                          </w:p>
                          <w:p w14:paraId="5120169D" w14:textId="6654EF68" w:rsidR="00A96F1C" w:rsidRDefault="00A96F1C" w:rsidP="00E9449C">
                            <w:pPr>
                              <w:spacing w:after="240"/>
                            </w:pPr>
                            <w:r>
                              <w:t xml:space="preserve">Orchard House is located at 28 Church Road, Llanperry. A public highway with wide footpaths that leads to the town centre. The site has a wide vehicular access point from the highway, with reasonable visibility in both directions. It slopes gently up from the highway and is </w:t>
                            </w:r>
                            <w:r w:rsidR="00450A5B">
                              <w:t xml:space="preserve">reasonably level </w:t>
                            </w:r>
                            <w:r>
                              <w:t xml:space="preserve">from the frontage of the existing house and beyond. </w:t>
                            </w:r>
                          </w:p>
                          <w:p w14:paraId="571066F7" w14:textId="77777777" w:rsidR="00A96F1C" w:rsidRDefault="00A96F1C" w:rsidP="00E9449C">
                            <w:pPr>
                              <w:spacing w:after="240"/>
                            </w:pPr>
                            <w:r>
                              <w:t>The site has a general NW / SE orientation, with the highway towards the SE. The site area is approximately 0.35 Hectares, which is quite large in relation to the accommodation brief provided.</w:t>
                            </w:r>
                          </w:p>
                          <w:p w14:paraId="2B4AFB15" w14:textId="77777777" w:rsidR="00A96F1C" w:rsidRDefault="00A96F1C" w:rsidP="00E9449C">
                            <w:pPr>
                              <w:spacing w:after="240"/>
                            </w:pPr>
                            <w:r>
                              <w:t>Ground conditions at the site comprise heavy clay soils, typical of the area, which will suit standard substructure designs, subject to detailing for frost protection.</w:t>
                            </w:r>
                          </w:p>
                          <w:p w14:paraId="768F16F0" w14:textId="77777777" w:rsidR="00A96F1C" w:rsidRDefault="00A96F1C" w:rsidP="00E9449C">
                            <w:pPr>
                              <w:spacing w:after="240"/>
                            </w:pPr>
                            <w:r>
                              <w:t>There are no records of significant archaeological finds in the locality and the site does not suffer from risk of flooding, or excessive noise beyond normal traffic noise associated with a town centre location.</w:t>
                            </w:r>
                          </w:p>
                          <w:p w14:paraId="6A6FEBDF" w14:textId="77777777" w:rsidR="00A96F1C" w:rsidRDefault="00A96F1C" w:rsidP="00E9449C">
                            <w:pPr>
                              <w:spacing w:after="240"/>
                            </w:pPr>
                            <w:r>
                              <w:t>All mains services and utilities are available in Church Road. Some mitigation of storm drainage discharge to public sewers should be considered.</w:t>
                            </w:r>
                          </w:p>
                          <w:p w14:paraId="62B8BF6C" w14:textId="77777777" w:rsidR="00A96F1C" w:rsidRPr="008F7FF1" w:rsidRDefault="00A96F1C" w:rsidP="00E9449C">
                            <w:pPr>
                              <w:spacing w:after="240"/>
                              <w:rPr>
                                <w:b/>
                                <w:bCs/>
                                <w:color w:val="CB400B" w:themeColor="text2" w:themeShade="BF"/>
                              </w:rPr>
                            </w:pPr>
                            <w:r w:rsidRPr="008F7FF1">
                              <w:rPr>
                                <w:b/>
                                <w:bCs/>
                                <w:color w:val="CB400B" w:themeColor="text2" w:themeShade="BF"/>
                              </w:rPr>
                              <w:t>Planning,</w:t>
                            </w:r>
                          </w:p>
                          <w:p w14:paraId="64948446" w14:textId="77777777" w:rsidR="00A96F1C" w:rsidRDefault="00A96F1C" w:rsidP="00E9449C">
                            <w:pPr>
                              <w:spacing w:after="240"/>
                            </w:pPr>
                            <w:r>
                              <w:t>The local development plan does not identify specific locations for medical facilities, but it does acknowledge that additional general health care provision will be required should the planned housing expansion in the town be achieved.</w:t>
                            </w:r>
                          </w:p>
                          <w:p w14:paraId="30A35CCE" w14:textId="4ECC0F62" w:rsidR="00A96F1C" w:rsidRDefault="00A96F1C" w:rsidP="00E9449C">
                            <w:pPr>
                              <w:spacing w:after="240"/>
                            </w:pPr>
                            <w:r>
                              <w:t xml:space="preserve">Initial discussions suggest that the development of the site, as a medical centre, would receive some local support </w:t>
                            </w:r>
                            <w:r w:rsidR="001E6412">
                              <w:t>from</w:t>
                            </w:r>
                            <w:r>
                              <w:t xml:space="preserve"> residents and the conservation benefits in terms of the protection and renovation of the existing house and its environment have been stated by the LPA.</w:t>
                            </w:r>
                          </w:p>
                          <w:p w14:paraId="062C097B" w14:textId="77777777" w:rsidR="00A96F1C" w:rsidRDefault="00A96F1C" w:rsidP="00E9449C"/>
                          <w:p w14:paraId="62746177" w14:textId="77777777" w:rsidR="00A96F1C" w:rsidRDefault="00A96F1C" w:rsidP="00E9449C"/>
                          <w:p w14:paraId="25CBEB66" w14:textId="77777777" w:rsidR="00A96F1C" w:rsidRDefault="00A96F1C" w:rsidP="00E9449C"/>
                          <w:p w14:paraId="1B126161" w14:textId="77777777" w:rsidR="00A96F1C" w:rsidRDefault="00A96F1C" w:rsidP="00E9449C"/>
                          <w:p w14:paraId="2B2E77FE" w14:textId="77777777" w:rsidR="00A96F1C" w:rsidRDefault="00A96F1C" w:rsidP="00E9449C"/>
                        </w:txbxContent>
                      </v:textbox>
                      <w10:anchorlock/>
                    </v:shape>
                  </w:pict>
                </mc:Fallback>
              </mc:AlternateContent>
            </w:r>
          </w:p>
          <w:p w14:paraId="6AF5F6CD" w14:textId="2F263DF7" w:rsidR="00C412C9" w:rsidRDefault="00C412C9" w:rsidP="00A96F1C">
            <w:pPr>
              <w:rPr>
                <w:sz w:val="24"/>
              </w:rPr>
            </w:pPr>
          </w:p>
        </w:tc>
        <w:tc>
          <w:tcPr>
            <w:tcW w:w="231" w:type="dxa"/>
          </w:tcPr>
          <w:p w14:paraId="790A1061" w14:textId="77777777" w:rsidR="00C412C9" w:rsidRDefault="00C412C9" w:rsidP="00A96F1C">
            <w:pPr>
              <w:rPr>
                <w:sz w:val="24"/>
              </w:rPr>
            </w:pPr>
          </w:p>
        </w:tc>
        <w:tc>
          <w:tcPr>
            <w:tcW w:w="3659" w:type="dxa"/>
            <w:shd w:val="clear" w:color="auto" w:fill="421D5D"/>
          </w:tcPr>
          <w:p w14:paraId="12234776" w14:textId="77777777" w:rsidR="00C412C9" w:rsidRPr="00C412C9" w:rsidRDefault="00C412C9" w:rsidP="00A96F1C">
            <w:pPr>
              <w:rPr>
                <w:sz w:val="24"/>
              </w:rPr>
            </w:pPr>
            <w:r w:rsidRPr="00C412C9">
              <w:rPr>
                <w:noProof/>
              </w:rPr>
              <mc:AlternateContent>
                <mc:Choice Requires="wps">
                  <w:drawing>
                    <wp:inline distT="0" distB="0" distL="0" distR="0" wp14:anchorId="641189A3" wp14:editId="0FDA1D11">
                      <wp:extent cx="2101756" cy="731520"/>
                      <wp:effectExtent l="0" t="0" r="0" b="0"/>
                      <wp:docPr id="16" name="Text Box 16"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D49B415" w14:textId="77777777" w:rsidR="00A96F1C" w:rsidRDefault="00A96F1C" w:rsidP="00C412C9">
                                  <w:pPr>
                                    <w:pStyle w:val="Heading1"/>
                                  </w:pPr>
                                  <w:r>
                                    <w:t>Drawings and Illustrations</w:t>
                                  </w:r>
                                </w:p>
                                <w:p w14:paraId="0F8E930D" w14:textId="77777777" w:rsidR="00A96F1C" w:rsidRPr="005D120C" w:rsidRDefault="00311227" w:rsidP="00C412C9">
                                  <w:pPr>
                                    <w:jc w:val="center"/>
                                  </w:pPr>
                                  <w:sdt>
                                    <w:sdtPr>
                                      <w:rPr>
                                        <w:color w:val="F3642C" w:themeColor="text2"/>
                                      </w:rPr>
                                      <w:alias w:val="Ellipsis:"/>
                                      <w:tag w:val="Ellipsis:"/>
                                      <w:id w:val="-643739124"/>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a:noAutofit/>
                            </wps:bodyPr>
                          </wps:wsp>
                        </a:graphicData>
                      </a:graphic>
                    </wp:inline>
                  </w:drawing>
                </mc:Choice>
                <mc:Fallback>
                  <w:pict>
                    <v:shape w14:anchorId="641189A3" id="Text Box 16" o:spid="_x0000_s1035" type="#_x0000_t202" alt="Text box to enter sidebar title" style="width:165.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" filled="f" stroked="f">
                      <v:textbox inset=",5.04pt">
                        <w:txbxContent>
                          <w:p w14:paraId="7D49B415" w14:textId="77777777" w:rsidR="00A96F1C" w:rsidRDefault="00A96F1C" w:rsidP="00C412C9">
                            <w:pPr>
                              <w:pStyle w:val="Heading1"/>
                            </w:pPr>
                            <w:r>
                              <w:t>Drawings and Illustrations</w:t>
                            </w:r>
                          </w:p>
                          <w:p w14:paraId="0F8E930D" w14:textId="77777777" w:rsidR="00A96F1C" w:rsidRPr="005D120C" w:rsidRDefault="00311227" w:rsidP="00C412C9">
                            <w:pPr>
                              <w:jc w:val="center"/>
                            </w:pPr>
                            <w:sdt>
                              <w:sdtPr>
                                <w:rPr>
                                  <w:color w:val="F3642C" w:themeColor="text2"/>
                                </w:rPr>
                                <w:alias w:val="Ellipsis:"/>
                                <w:tag w:val="Ellipsis:"/>
                                <w:id w:val="-643739124"/>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3D99C967" wp14:editId="0FEBE3DB">
                      <wp:extent cx="2101215" cy="6338570"/>
                      <wp:effectExtent l="0" t="0" r="0" b="5080"/>
                      <wp:docPr id="19" name="Text Box 19"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346A668" w14:textId="43B08C74" w:rsidR="00A96F1C" w:rsidRDefault="00A96F1C" w:rsidP="00C412C9">
                                  <w:pPr>
                                    <w:pStyle w:val="Heading1"/>
                                  </w:pPr>
                                  <w:r>
                                    <w:t>Click to see larger version:</w:t>
                                  </w:r>
                                </w:p>
                                <w:p w14:paraId="3D4852DC" w14:textId="77777777" w:rsidR="00A96F1C" w:rsidRPr="0017522B" w:rsidRDefault="00A96F1C" w:rsidP="0017522B"/>
                                <w:p w14:paraId="086AB1A3" w14:textId="6368442A" w:rsidR="00A96F1C" w:rsidRDefault="00A96F1C" w:rsidP="00C412C9">
                                  <w:pPr>
                                    <w:pStyle w:val="Heading1"/>
                                  </w:pPr>
                                  <w:r>
                                    <w:rPr>
                                      <w:noProof/>
                                    </w:rPr>
                                    <w:drawing>
                                      <wp:inline distT="0" distB="0" distL="0" distR="0" wp14:anchorId="320BE323" wp14:editId="09B87123">
                                        <wp:extent cx="1918335" cy="2423795"/>
                                        <wp:effectExtent l="0" t="0" r="5715" b="0"/>
                                        <wp:docPr id="51" name="Picture 51" descr="Diagram, engineering drawing&#10;&#10;Description automatically generated">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 engineering drawing&#10;&#10;Description automatically generated">
                                                  <a:hlinkClick r:id="rId10"/>
                                                </pic:cNvPr>
                                                <pic:cNvPicPr/>
                                              </pic:nvPicPr>
                                              <pic:blipFill>
                                                <a:blip r:embed="rId11">
                                                  <a:extLst>
                                                    <a:ext uri="{28A0092B-C50C-407E-A947-70E740481C1C}">
                                                      <a14:useLocalDpi xmlns:a14="http://schemas.microsoft.com/office/drawing/2010/main" val="0"/>
                                                    </a:ext>
                                                  </a:extLst>
                                                </a:blip>
                                                <a:stretch>
                                                  <a:fillRect/>
                                                </a:stretch>
                                              </pic:blipFill>
                                              <pic:spPr>
                                                <a:xfrm>
                                                  <a:off x="0" y="0"/>
                                                  <a:ext cx="1918335" cy="2423795"/>
                                                </a:xfrm>
                                                <a:prstGeom prst="rect">
                                                  <a:avLst/>
                                                </a:prstGeom>
                                              </pic:spPr>
                                            </pic:pic>
                                          </a:graphicData>
                                        </a:graphic>
                                      </wp:inline>
                                    </w:drawing>
                                  </w:r>
                                </w:p>
                                <w:p w14:paraId="002D6321" w14:textId="090FD8B3" w:rsidR="00A96F1C" w:rsidRDefault="00A96F1C" w:rsidP="00C412C9">
                                  <w:pPr>
                                    <w:pStyle w:val="Heading1"/>
                                  </w:pPr>
                                  <w:r>
                                    <w:t xml:space="preserve"> </w:t>
                                  </w:r>
                                </w:p>
                                <w:p w14:paraId="6840A335" w14:textId="386A16FC" w:rsidR="00A96F1C" w:rsidRPr="0017522B" w:rsidRDefault="00A96F1C" w:rsidP="00C412C9">
                                  <w:pPr>
                                    <w:rPr>
                                      <w:color w:val="FFFFFF" w:themeColor="background1"/>
                                    </w:rPr>
                                  </w:pPr>
                                  <w:r w:rsidRPr="0017522B">
                                    <w:rPr>
                                      <w:color w:val="FFFFFF" w:themeColor="background1"/>
                                    </w:rPr>
                                    <w:t>Site plan as existing</w:t>
                                  </w:r>
                                </w:p>
                                <w:p w14:paraId="12C20744" w14:textId="09BF403B" w:rsidR="00A96F1C" w:rsidRPr="00A92B04" w:rsidRDefault="00A96F1C" w:rsidP="00C412C9"/>
                                <w:p w14:paraId="389D89DB" w14:textId="14840241" w:rsidR="00A96F1C" w:rsidRDefault="00A96F1C" w:rsidP="00C412C9">
                                  <w:pPr>
                                    <w:pStyle w:val="Heading1"/>
                                  </w:pPr>
                                  <w:r w:rsidRPr="00426F60">
                                    <w:t xml:space="preserve"> </w:t>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a:noAutofit/>
                            </wps:bodyPr>
                          </wps:wsp>
                        </a:graphicData>
                      </a:graphic>
                    </wp:inline>
                  </w:drawing>
                </mc:Choice>
                <mc:Fallback>
                  <w:pict>
                    <v:shape w14:anchorId="3D99C967" id="Text Box 19" o:spid="_x0000_s1036" type="#_x0000_t202" alt="Text box to enter sidebar content" style="width:165.45pt;height:49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" filled="f" stroked="f">
                      <v:textbox inset=",28.8pt">
                        <w:txbxContent>
                          <w:p w14:paraId="4346A668" w14:textId="43B08C74" w:rsidR="00A96F1C" w:rsidRDefault="00A96F1C" w:rsidP="00C412C9">
                            <w:pPr>
                              <w:pStyle w:val="Heading1"/>
                            </w:pPr>
                            <w:r>
                              <w:t>Click to see larger version:</w:t>
                            </w:r>
                          </w:p>
                          <w:p w14:paraId="3D4852DC" w14:textId="77777777" w:rsidR="00A96F1C" w:rsidRPr="0017522B" w:rsidRDefault="00A96F1C" w:rsidP="0017522B"/>
                          <w:p w14:paraId="086AB1A3" w14:textId="6368442A" w:rsidR="00A96F1C" w:rsidRDefault="00A96F1C" w:rsidP="00C412C9">
                            <w:pPr>
                              <w:pStyle w:val="Heading1"/>
                            </w:pPr>
                            <w:r>
                              <w:rPr>
                                <w:noProof/>
                              </w:rPr>
                              <w:drawing>
                                <wp:inline distT="0" distB="0" distL="0" distR="0" wp14:anchorId="320BE323" wp14:editId="09B87123">
                                  <wp:extent cx="1918335" cy="2423795"/>
                                  <wp:effectExtent l="0" t="0" r="5715" b="0"/>
                                  <wp:docPr id="51" name="Picture 51" descr="Diagram, engineering drawing&#10;&#10;Description automatically generated">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 engineering drawing&#10;&#10;Description automatically generated">
                                            <a:hlinkClick r:id="rId10"/>
                                          </pic:cNvPr>
                                          <pic:cNvPicPr/>
                                        </pic:nvPicPr>
                                        <pic:blipFill>
                                          <a:blip r:embed="rId11">
                                            <a:extLst>
                                              <a:ext uri="{28A0092B-C50C-407E-A947-70E740481C1C}">
                                                <a14:useLocalDpi xmlns:a14="http://schemas.microsoft.com/office/drawing/2010/main" val="0"/>
                                              </a:ext>
                                            </a:extLst>
                                          </a:blip>
                                          <a:stretch>
                                            <a:fillRect/>
                                          </a:stretch>
                                        </pic:blipFill>
                                        <pic:spPr>
                                          <a:xfrm>
                                            <a:off x="0" y="0"/>
                                            <a:ext cx="1918335" cy="2423795"/>
                                          </a:xfrm>
                                          <a:prstGeom prst="rect">
                                            <a:avLst/>
                                          </a:prstGeom>
                                        </pic:spPr>
                                      </pic:pic>
                                    </a:graphicData>
                                  </a:graphic>
                                </wp:inline>
                              </w:drawing>
                            </w:r>
                          </w:p>
                          <w:p w14:paraId="002D6321" w14:textId="090FD8B3" w:rsidR="00A96F1C" w:rsidRDefault="00A96F1C" w:rsidP="00C412C9">
                            <w:pPr>
                              <w:pStyle w:val="Heading1"/>
                            </w:pPr>
                            <w:r>
                              <w:t xml:space="preserve"> </w:t>
                            </w:r>
                          </w:p>
                          <w:p w14:paraId="6840A335" w14:textId="386A16FC" w:rsidR="00A96F1C" w:rsidRPr="0017522B" w:rsidRDefault="00A96F1C" w:rsidP="00C412C9">
                            <w:pPr>
                              <w:rPr>
                                <w:color w:val="FFFFFF" w:themeColor="background1"/>
                              </w:rPr>
                            </w:pPr>
                            <w:r w:rsidRPr="0017522B">
                              <w:rPr>
                                <w:color w:val="FFFFFF" w:themeColor="background1"/>
                              </w:rPr>
                              <w:t>Site plan as existing</w:t>
                            </w:r>
                          </w:p>
                          <w:p w14:paraId="12C20744" w14:textId="09BF403B" w:rsidR="00A96F1C" w:rsidRPr="00A92B04" w:rsidRDefault="00A96F1C" w:rsidP="00C412C9"/>
                          <w:p w14:paraId="389D89DB" w14:textId="14840241" w:rsidR="00A96F1C" w:rsidRDefault="00A96F1C" w:rsidP="00C412C9">
                            <w:pPr>
                              <w:pStyle w:val="Heading1"/>
                            </w:pPr>
                            <w:r w:rsidRPr="00426F60">
                              <w:t xml:space="preserve"> </w:t>
                            </w:r>
                          </w:p>
                        </w:txbxContent>
                      </v:textbox>
                      <w10:anchorlock/>
                    </v:shape>
                  </w:pict>
                </mc:Fallback>
              </mc:AlternateContent>
            </w:r>
          </w:p>
        </w:tc>
      </w:tr>
    </w:tbl>
    <w:p w14:paraId="4590ECA6" w14:textId="64F95A30" w:rsidR="007F00EE" w:rsidRDefault="007F00EE">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7F00EE" w14:paraId="20EE6F69" w14:textId="77777777" w:rsidTr="00A96F1C">
        <w:trPr>
          <w:trHeight w:val="10397"/>
        </w:trPr>
        <w:tc>
          <w:tcPr>
            <w:tcW w:w="7909" w:type="dxa"/>
          </w:tcPr>
          <w:p w14:paraId="146E0684" w14:textId="660BA535" w:rsidR="007F00EE" w:rsidRDefault="00985F34" w:rsidP="009D07E9">
            <w:pPr>
              <w:jc w:val="both"/>
              <w:rPr>
                <w:sz w:val="24"/>
              </w:rPr>
            </w:pPr>
            <w:r>
              <w:rPr>
                <w:noProof/>
              </w:rPr>
              <mc:AlternateContent>
                <mc:Choice Requires="wps">
                  <w:drawing>
                    <wp:inline distT="0" distB="0" distL="0" distR="0" wp14:anchorId="413D2BF9" wp14:editId="6DBB15FA">
                      <wp:extent cx="4885349" cy="7531100"/>
                      <wp:effectExtent l="0" t="0" r="0" b="0"/>
                      <wp:docPr id="9" name="Text Box 9" descr="Text box to enter content"/>
                      <wp:cNvGraphicFramePr/>
                      <a:graphic xmlns:a="http://schemas.openxmlformats.org/drawingml/2006/main">
                        <a:graphicData uri="http://schemas.microsoft.com/office/word/2010/wordprocessingShape">
                          <wps:wsp>
                            <wps:cNvSpPr txBox="1"/>
                            <wps:spPr>
                              <a:xfrm>
                                <a:off x="0" y="0"/>
                                <a:ext cx="4885349" cy="75311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9EEF56B" w14:textId="77777777" w:rsidR="00A96F1C" w:rsidRDefault="00A96F1C" w:rsidP="00985F34">
                                  <w:pPr>
                                    <w:pStyle w:val="Heading2"/>
                                    <w:spacing w:after="240"/>
                                  </w:pPr>
                                  <w:r>
                                    <w:t>Design Considerations (continued)</w:t>
                                  </w:r>
                                </w:p>
                                <w:p w14:paraId="4F49DB05" w14:textId="77777777" w:rsidR="00A96F1C" w:rsidRPr="008F7FF1" w:rsidRDefault="00A96F1C" w:rsidP="00985F34">
                                  <w:pPr>
                                    <w:spacing w:after="240"/>
                                    <w:rPr>
                                      <w:b/>
                                      <w:bCs/>
                                      <w:color w:val="CB400B" w:themeColor="text2" w:themeShade="BF"/>
                                    </w:rPr>
                                  </w:pPr>
                                  <w:r w:rsidRPr="008F7FF1">
                                    <w:rPr>
                                      <w:b/>
                                      <w:bCs/>
                                      <w:color w:val="CB400B" w:themeColor="text2" w:themeShade="BF"/>
                                    </w:rPr>
                                    <w:t>Other statutory legislation and government policy</w:t>
                                  </w:r>
                                </w:p>
                                <w:p w14:paraId="5F641DCA" w14:textId="77777777" w:rsidR="00A96F1C" w:rsidRDefault="00A96F1C" w:rsidP="00985F34">
                                  <w:pPr>
                                    <w:spacing w:after="240"/>
                                  </w:pPr>
                                  <w:r>
                                    <w:t xml:space="preserve">Government policy states that health care schemes must respond to their local environment if they are to be adopted by </w:t>
                                  </w:r>
                                  <w:proofErr w:type="gramStart"/>
                                  <w:r>
                                    <w:t>local residents</w:t>
                                  </w:r>
                                  <w:proofErr w:type="gramEnd"/>
                                  <w:r>
                                    <w:t>. “This can be achieved by ensuring that the mix of services delivered reflects local needs, and the building demonstrates appropriate levels of urban design and civic presence”.</w:t>
                                  </w:r>
                                </w:p>
                                <w:p w14:paraId="1ED7B975" w14:textId="1E2D427D" w:rsidR="00A96F1C" w:rsidRDefault="00A96F1C" w:rsidP="00985F34">
                                  <w:pPr>
                                    <w:spacing w:after="240"/>
                                  </w:pPr>
                                  <w:r>
                                    <w:t>Functional design issues will require compliance with all relevant approved documents of current Building Regulations, including Approved Document M ‘Access to and use of buildings’ to ensure full adherence to the requirements of the Disability Discrimination Act 1995.</w:t>
                                  </w:r>
                                </w:p>
                                <w:p w14:paraId="54F286A2" w14:textId="77777777" w:rsidR="00A96F1C" w:rsidRDefault="00A96F1C" w:rsidP="00985F34">
                                  <w:pPr>
                                    <w:spacing w:after="240"/>
                                  </w:pPr>
                                  <w:r>
                                    <w:t>Secondary design issues will include security, particularly of drugs and medicines (Secure by Design Initiative), fire service access and means of escape, potential for future expansion and the potential conflicts between the needs for privacy and the benefits of providing natural lighting and ventilation.</w:t>
                                  </w:r>
                                </w:p>
                                <w:p w14:paraId="7723D97A" w14:textId="77777777" w:rsidR="00A96F1C" w:rsidRDefault="00A96F1C" w:rsidP="00985F34">
                                  <w:pPr>
                                    <w:spacing w:after="240"/>
                                    <w:rPr>
                                      <w:b/>
                                      <w:bCs/>
                                      <w:color w:val="CB400B" w:themeColor="text2" w:themeShade="BF"/>
                                    </w:rPr>
                                  </w:pPr>
                                  <w:r w:rsidRPr="008F7FF1">
                                    <w:rPr>
                                      <w:b/>
                                      <w:bCs/>
                                      <w:color w:val="CB400B" w:themeColor="text2" w:themeShade="BF"/>
                                    </w:rPr>
                                    <w:t>Environmental</w:t>
                                  </w:r>
                                </w:p>
                                <w:p w14:paraId="355B1B5A" w14:textId="77777777" w:rsidR="00A96F1C" w:rsidRDefault="00A96F1C" w:rsidP="00985F34">
                                  <w:pPr>
                                    <w:spacing w:after="240"/>
                                  </w:pPr>
                                  <w:r w:rsidRPr="00E9449C">
                                    <w:t xml:space="preserve">All </w:t>
                                  </w:r>
                                  <w:r>
                                    <w:t xml:space="preserve">buildings providing services to the public have an obligation to incorporate principles of sustainable development. This implies consideration of issues such as, </w:t>
                                  </w:r>
                                </w:p>
                                <w:p w14:paraId="03351342" w14:textId="77777777" w:rsidR="00A96F1C" w:rsidRDefault="00A96F1C" w:rsidP="00985F34">
                                  <w:pPr>
                                    <w:pStyle w:val="ListParagraph"/>
                                    <w:numPr>
                                      <w:ilvl w:val="0"/>
                                      <w:numId w:val="11"/>
                                    </w:numPr>
                                    <w:spacing w:after="0"/>
                                    <w:ind w:left="426" w:hanging="426"/>
                                  </w:pPr>
                                  <w:r>
                                    <w:t>The reuse of existing buildings and brownfield sites.</w:t>
                                  </w:r>
                                </w:p>
                                <w:p w14:paraId="22B8A4CE" w14:textId="77777777" w:rsidR="00A96F1C" w:rsidRDefault="00A96F1C" w:rsidP="00985F34">
                                  <w:pPr>
                                    <w:pStyle w:val="ListParagraph"/>
                                    <w:numPr>
                                      <w:ilvl w:val="0"/>
                                      <w:numId w:val="11"/>
                                    </w:numPr>
                                    <w:spacing w:after="0"/>
                                    <w:ind w:left="426" w:hanging="426"/>
                                  </w:pPr>
                                  <w:r>
                                    <w:t>Future proofing in terms of flexibility of use and adaptability of layout</w:t>
                                  </w:r>
                                </w:p>
                                <w:p w14:paraId="209744CF" w14:textId="77777777" w:rsidR="00A96F1C" w:rsidRDefault="00A96F1C" w:rsidP="00985F34">
                                  <w:pPr>
                                    <w:pStyle w:val="ListParagraph"/>
                                    <w:numPr>
                                      <w:ilvl w:val="0"/>
                                      <w:numId w:val="11"/>
                                    </w:numPr>
                                    <w:spacing w:after="0"/>
                                    <w:ind w:left="426" w:hanging="426"/>
                                  </w:pPr>
                                  <w:r>
                                    <w:t>SuDS. To retain existing peak run-off rates and annual volumes of run-off.</w:t>
                                  </w:r>
                                </w:p>
                                <w:p w14:paraId="66378819" w14:textId="77777777" w:rsidR="00A96F1C" w:rsidRDefault="00A96F1C" w:rsidP="00985F34">
                                  <w:pPr>
                                    <w:pStyle w:val="ListParagraph"/>
                                    <w:numPr>
                                      <w:ilvl w:val="0"/>
                                      <w:numId w:val="11"/>
                                    </w:numPr>
                                    <w:spacing w:after="0"/>
                                    <w:ind w:left="426" w:hanging="426"/>
                                  </w:pPr>
                                  <w:r>
                                    <w:t>Health and well-being, including safe pedestrian / cycle links and good internal lighting and comfort conditions.</w:t>
                                  </w:r>
                                </w:p>
                                <w:p w14:paraId="7B6D0B2F" w14:textId="66AEA6C2" w:rsidR="00A96F1C" w:rsidRDefault="00A96F1C" w:rsidP="00985F34">
                                  <w:pPr>
                                    <w:pStyle w:val="ListParagraph"/>
                                    <w:numPr>
                                      <w:ilvl w:val="0"/>
                                      <w:numId w:val="11"/>
                                    </w:numPr>
                                    <w:spacing w:after="0"/>
                                    <w:ind w:left="426" w:hanging="426"/>
                                  </w:pPr>
                                  <w:r>
                                    <w:t>Minimising energy use and carbon emissions.</w:t>
                                  </w:r>
                                </w:p>
                                <w:p w14:paraId="554055D0" w14:textId="1D86A255" w:rsidR="00A96F1C" w:rsidRDefault="00A96F1C" w:rsidP="00985F34">
                                  <w:pPr>
                                    <w:pStyle w:val="ListParagraph"/>
                                    <w:numPr>
                                      <w:ilvl w:val="0"/>
                                      <w:numId w:val="11"/>
                                    </w:numPr>
                                    <w:spacing w:after="0"/>
                                    <w:ind w:left="426" w:hanging="426"/>
                                  </w:pPr>
                                  <w:r>
                                    <w:t>Reducing and monitoring water use, including during construction.</w:t>
                                  </w:r>
                                </w:p>
                                <w:p w14:paraId="510E67BA" w14:textId="340F7B75" w:rsidR="00A96F1C" w:rsidRDefault="00A96F1C" w:rsidP="00985F34">
                                  <w:pPr>
                                    <w:pStyle w:val="ListParagraph"/>
                                    <w:numPr>
                                      <w:ilvl w:val="0"/>
                                      <w:numId w:val="11"/>
                                    </w:numPr>
                                    <w:spacing w:after="0"/>
                                    <w:ind w:left="426" w:hanging="426"/>
                                  </w:pPr>
                                  <w:r>
                                    <w:t>Local sourcing of raw and re-claimed materials</w:t>
                                  </w:r>
                                </w:p>
                                <w:p w14:paraId="51000C8C" w14:textId="7AA5DA94" w:rsidR="00A96F1C" w:rsidRDefault="00A96F1C" w:rsidP="00985F34">
                                  <w:pPr>
                                    <w:pStyle w:val="ListParagraph"/>
                                    <w:numPr>
                                      <w:ilvl w:val="0"/>
                                      <w:numId w:val="11"/>
                                    </w:numPr>
                                    <w:spacing w:after="0"/>
                                    <w:ind w:left="426" w:hanging="426"/>
                                  </w:pPr>
                                  <w:r>
                                    <w:t>Specifying materials that have low environmental impact.</w:t>
                                  </w:r>
                                </w:p>
                                <w:p w14:paraId="47BF5BC6" w14:textId="2055EC34" w:rsidR="00A96F1C" w:rsidRDefault="00A96F1C" w:rsidP="00985F34">
                                  <w:pPr>
                                    <w:pStyle w:val="ListParagraph"/>
                                    <w:numPr>
                                      <w:ilvl w:val="0"/>
                                      <w:numId w:val="11"/>
                                    </w:numPr>
                                    <w:spacing w:after="0"/>
                                    <w:ind w:left="426" w:hanging="426"/>
                                  </w:pPr>
                                  <w:r>
                                    <w:t xml:space="preserve">Reducing waste of materials </w:t>
                                  </w:r>
                                </w:p>
                                <w:p w14:paraId="1B534023" w14:textId="77777777" w:rsidR="00A96F1C" w:rsidRPr="00E9449C" w:rsidRDefault="00A96F1C" w:rsidP="00985F34">
                                  <w:pPr>
                                    <w:spacing w:after="0"/>
                                  </w:pPr>
                                </w:p>
                                <w:p w14:paraId="08E714E0" w14:textId="466B1ED8" w:rsidR="00A96F1C" w:rsidRDefault="00A96F1C" w:rsidP="00985F34">
                                  <w:r>
                                    <w:t>Comply with BREEAM Healthcare methodology and criteria for certification.</w:t>
                                  </w:r>
                                </w:p>
                                <w:p w14:paraId="07DB2D45" w14:textId="77777777" w:rsidR="00A96F1C" w:rsidRDefault="00A96F1C" w:rsidP="00985F34"/>
                                <w:p w14:paraId="7E646BDB" w14:textId="77777777" w:rsidR="00A96F1C" w:rsidRDefault="00A96F1C" w:rsidP="00985F34"/>
                                <w:p w14:paraId="6D8AAECF" w14:textId="77777777" w:rsidR="00A96F1C" w:rsidRDefault="00A96F1C" w:rsidP="00985F34"/>
                                <w:p w14:paraId="7C613DF2" w14:textId="77777777" w:rsidR="00A96F1C" w:rsidRDefault="00A96F1C" w:rsidP="00985F34"/>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413D2BF9" id="Text Box 9" o:spid="_x0000_s1037" type="#_x0000_t202" alt="Text box to enter content" style="width:384.65pt;height:5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" filled="f" stroked="f">
                      <v:textbox inset=",23.04pt">
                        <w:txbxContent>
                          <w:p w14:paraId="29EEF56B" w14:textId="77777777" w:rsidR="00A96F1C" w:rsidRDefault="00A96F1C" w:rsidP="00985F34">
                            <w:pPr>
                              <w:pStyle w:val="Heading2"/>
                              <w:spacing w:after="240"/>
                            </w:pPr>
                            <w:r>
                              <w:t>Design Considerations (continued)</w:t>
                            </w:r>
                          </w:p>
                          <w:p w14:paraId="4F49DB05" w14:textId="77777777" w:rsidR="00A96F1C" w:rsidRPr="008F7FF1" w:rsidRDefault="00A96F1C" w:rsidP="00985F34">
                            <w:pPr>
                              <w:spacing w:after="240"/>
                              <w:rPr>
                                <w:b/>
                                <w:bCs/>
                                <w:color w:val="CB400B" w:themeColor="text2" w:themeShade="BF"/>
                              </w:rPr>
                            </w:pPr>
                            <w:r w:rsidRPr="008F7FF1">
                              <w:rPr>
                                <w:b/>
                                <w:bCs/>
                                <w:color w:val="CB400B" w:themeColor="text2" w:themeShade="BF"/>
                              </w:rPr>
                              <w:t>Other statutory legislation and government policy</w:t>
                            </w:r>
                          </w:p>
                          <w:p w14:paraId="5F641DCA" w14:textId="77777777" w:rsidR="00A96F1C" w:rsidRDefault="00A96F1C" w:rsidP="00985F34">
                            <w:pPr>
                              <w:spacing w:after="240"/>
                            </w:pPr>
                            <w:r>
                              <w:t xml:space="preserve">Government policy states that health care schemes must respond to their local environment if they are to be adopted by </w:t>
                            </w:r>
                            <w:proofErr w:type="gramStart"/>
                            <w:r>
                              <w:t>local residents</w:t>
                            </w:r>
                            <w:proofErr w:type="gramEnd"/>
                            <w:r>
                              <w:t>. “This can be achieved by ensuring that the mix of services delivered reflects local needs, and the building demonstrates appropriate levels of urban design and civic presence”.</w:t>
                            </w:r>
                          </w:p>
                          <w:p w14:paraId="1ED7B975" w14:textId="1E2D427D" w:rsidR="00A96F1C" w:rsidRDefault="00A96F1C" w:rsidP="00985F34">
                            <w:pPr>
                              <w:spacing w:after="240"/>
                            </w:pPr>
                            <w:r>
                              <w:t>Functional design issues will require compliance with all relevant approved documents of current Building Regulations, including Approved Document M ‘Access to and use of buildings’ to ensure full adherence to the requirements of the Disability Discrimination Act 1995.</w:t>
                            </w:r>
                          </w:p>
                          <w:p w14:paraId="54F286A2" w14:textId="77777777" w:rsidR="00A96F1C" w:rsidRDefault="00A96F1C" w:rsidP="00985F34">
                            <w:pPr>
                              <w:spacing w:after="240"/>
                            </w:pPr>
                            <w:r>
                              <w:t>Secondary design issues will include security, particularly of drugs and medicines (Secure by Design Initiative), fire service access and means of escape, potential for future expansion and the potential conflicts between the needs for privacy and the benefits of providing natural lighting and ventilation.</w:t>
                            </w:r>
                          </w:p>
                          <w:p w14:paraId="7723D97A" w14:textId="77777777" w:rsidR="00A96F1C" w:rsidRDefault="00A96F1C" w:rsidP="00985F34">
                            <w:pPr>
                              <w:spacing w:after="240"/>
                              <w:rPr>
                                <w:b/>
                                <w:bCs/>
                                <w:color w:val="CB400B" w:themeColor="text2" w:themeShade="BF"/>
                              </w:rPr>
                            </w:pPr>
                            <w:r w:rsidRPr="008F7FF1">
                              <w:rPr>
                                <w:b/>
                                <w:bCs/>
                                <w:color w:val="CB400B" w:themeColor="text2" w:themeShade="BF"/>
                              </w:rPr>
                              <w:t>Environmental</w:t>
                            </w:r>
                          </w:p>
                          <w:p w14:paraId="355B1B5A" w14:textId="77777777" w:rsidR="00A96F1C" w:rsidRDefault="00A96F1C" w:rsidP="00985F34">
                            <w:pPr>
                              <w:spacing w:after="240"/>
                            </w:pPr>
                            <w:r w:rsidRPr="00E9449C">
                              <w:t xml:space="preserve">All </w:t>
                            </w:r>
                            <w:r>
                              <w:t xml:space="preserve">buildings providing services to the public have an obligation to incorporate principles of sustainable development. This implies consideration of issues such as, </w:t>
                            </w:r>
                          </w:p>
                          <w:p w14:paraId="03351342" w14:textId="77777777" w:rsidR="00A96F1C" w:rsidRDefault="00A96F1C" w:rsidP="00985F34">
                            <w:pPr>
                              <w:pStyle w:val="ListParagraph"/>
                              <w:numPr>
                                <w:ilvl w:val="0"/>
                                <w:numId w:val="11"/>
                              </w:numPr>
                              <w:spacing w:after="0"/>
                              <w:ind w:left="426" w:hanging="426"/>
                            </w:pPr>
                            <w:r>
                              <w:t>The reuse of existing buildings and brownfield sites.</w:t>
                            </w:r>
                          </w:p>
                          <w:p w14:paraId="22B8A4CE" w14:textId="77777777" w:rsidR="00A96F1C" w:rsidRDefault="00A96F1C" w:rsidP="00985F34">
                            <w:pPr>
                              <w:pStyle w:val="ListParagraph"/>
                              <w:numPr>
                                <w:ilvl w:val="0"/>
                                <w:numId w:val="11"/>
                              </w:numPr>
                              <w:spacing w:after="0"/>
                              <w:ind w:left="426" w:hanging="426"/>
                            </w:pPr>
                            <w:r>
                              <w:t>Future proofing in terms of flexibility of use and adaptability of layout</w:t>
                            </w:r>
                          </w:p>
                          <w:p w14:paraId="209744CF" w14:textId="77777777" w:rsidR="00A96F1C" w:rsidRDefault="00A96F1C" w:rsidP="00985F34">
                            <w:pPr>
                              <w:pStyle w:val="ListParagraph"/>
                              <w:numPr>
                                <w:ilvl w:val="0"/>
                                <w:numId w:val="11"/>
                              </w:numPr>
                              <w:spacing w:after="0"/>
                              <w:ind w:left="426" w:hanging="426"/>
                            </w:pPr>
                            <w:r>
                              <w:t>SuDS. To retain existing peak run-off rates and annual volumes of run-off.</w:t>
                            </w:r>
                          </w:p>
                          <w:p w14:paraId="66378819" w14:textId="77777777" w:rsidR="00A96F1C" w:rsidRDefault="00A96F1C" w:rsidP="00985F34">
                            <w:pPr>
                              <w:pStyle w:val="ListParagraph"/>
                              <w:numPr>
                                <w:ilvl w:val="0"/>
                                <w:numId w:val="11"/>
                              </w:numPr>
                              <w:spacing w:after="0"/>
                              <w:ind w:left="426" w:hanging="426"/>
                            </w:pPr>
                            <w:r>
                              <w:t>Health and well-being, including safe pedestrian / cycle links and good internal lighting and comfort conditions.</w:t>
                            </w:r>
                          </w:p>
                          <w:p w14:paraId="7B6D0B2F" w14:textId="66AEA6C2" w:rsidR="00A96F1C" w:rsidRDefault="00A96F1C" w:rsidP="00985F34">
                            <w:pPr>
                              <w:pStyle w:val="ListParagraph"/>
                              <w:numPr>
                                <w:ilvl w:val="0"/>
                                <w:numId w:val="11"/>
                              </w:numPr>
                              <w:spacing w:after="0"/>
                              <w:ind w:left="426" w:hanging="426"/>
                            </w:pPr>
                            <w:r>
                              <w:t>Minimising energy use and carbon emissions.</w:t>
                            </w:r>
                          </w:p>
                          <w:p w14:paraId="554055D0" w14:textId="1D86A255" w:rsidR="00A96F1C" w:rsidRDefault="00A96F1C" w:rsidP="00985F34">
                            <w:pPr>
                              <w:pStyle w:val="ListParagraph"/>
                              <w:numPr>
                                <w:ilvl w:val="0"/>
                                <w:numId w:val="11"/>
                              </w:numPr>
                              <w:spacing w:after="0"/>
                              <w:ind w:left="426" w:hanging="426"/>
                            </w:pPr>
                            <w:r>
                              <w:t>Reducing and monitoring water use, including during construction.</w:t>
                            </w:r>
                          </w:p>
                          <w:p w14:paraId="510E67BA" w14:textId="340F7B75" w:rsidR="00A96F1C" w:rsidRDefault="00A96F1C" w:rsidP="00985F34">
                            <w:pPr>
                              <w:pStyle w:val="ListParagraph"/>
                              <w:numPr>
                                <w:ilvl w:val="0"/>
                                <w:numId w:val="11"/>
                              </w:numPr>
                              <w:spacing w:after="0"/>
                              <w:ind w:left="426" w:hanging="426"/>
                            </w:pPr>
                            <w:r>
                              <w:t>Local sourcing of raw and re-claimed materials</w:t>
                            </w:r>
                          </w:p>
                          <w:p w14:paraId="51000C8C" w14:textId="7AA5DA94" w:rsidR="00A96F1C" w:rsidRDefault="00A96F1C" w:rsidP="00985F34">
                            <w:pPr>
                              <w:pStyle w:val="ListParagraph"/>
                              <w:numPr>
                                <w:ilvl w:val="0"/>
                                <w:numId w:val="11"/>
                              </w:numPr>
                              <w:spacing w:after="0"/>
                              <w:ind w:left="426" w:hanging="426"/>
                            </w:pPr>
                            <w:r>
                              <w:t>Specifying materials that have low environmental impact.</w:t>
                            </w:r>
                          </w:p>
                          <w:p w14:paraId="47BF5BC6" w14:textId="2055EC34" w:rsidR="00A96F1C" w:rsidRDefault="00A96F1C" w:rsidP="00985F34">
                            <w:pPr>
                              <w:pStyle w:val="ListParagraph"/>
                              <w:numPr>
                                <w:ilvl w:val="0"/>
                                <w:numId w:val="11"/>
                              </w:numPr>
                              <w:spacing w:after="0"/>
                              <w:ind w:left="426" w:hanging="426"/>
                            </w:pPr>
                            <w:r>
                              <w:t xml:space="preserve">Reducing waste of materials </w:t>
                            </w:r>
                          </w:p>
                          <w:p w14:paraId="1B534023" w14:textId="77777777" w:rsidR="00A96F1C" w:rsidRPr="00E9449C" w:rsidRDefault="00A96F1C" w:rsidP="00985F34">
                            <w:pPr>
                              <w:spacing w:after="0"/>
                            </w:pPr>
                          </w:p>
                          <w:p w14:paraId="08E714E0" w14:textId="466B1ED8" w:rsidR="00A96F1C" w:rsidRDefault="00A96F1C" w:rsidP="00985F34">
                            <w:r>
                              <w:t>Comply with BREEAM Healthcare methodology and criteria for certification.</w:t>
                            </w:r>
                          </w:p>
                          <w:p w14:paraId="07DB2D45" w14:textId="77777777" w:rsidR="00A96F1C" w:rsidRDefault="00A96F1C" w:rsidP="00985F34"/>
                          <w:p w14:paraId="7E646BDB" w14:textId="77777777" w:rsidR="00A96F1C" w:rsidRDefault="00A96F1C" w:rsidP="00985F34"/>
                          <w:p w14:paraId="6D8AAECF" w14:textId="77777777" w:rsidR="00A96F1C" w:rsidRDefault="00A96F1C" w:rsidP="00985F34"/>
                          <w:p w14:paraId="7C613DF2" w14:textId="77777777" w:rsidR="00A96F1C" w:rsidRDefault="00A96F1C" w:rsidP="00985F34"/>
                        </w:txbxContent>
                      </v:textbox>
                      <w10:anchorlock/>
                    </v:shape>
                  </w:pict>
                </mc:Fallback>
              </mc:AlternateContent>
            </w:r>
          </w:p>
        </w:tc>
        <w:tc>
          <w:tcPr>
            <w:tcW w:w="231" w:type="dxa"/>
          </w:tcPr>
          <w:p w14:paraId="5BFCBE8F" w14:textId="77777777" w:rsidR="007F00EE" w:rsidRDefault="007F00EE" w:rsidP="00A96F1C">
            <w:pPr>
              <w:rPr>
                <w:sz w:val="24"/>
              </w:rPr>
            </w:pPr>
          </w:p>
        </w:tc>
        <w:tc>
          <w:tcPr>
            <w:tcW w:w="3659" w:type="dxa"/>
            <w:shd w:val="clear" w:color="auto" w:fill="421D5D"/>
          </w:tcPr>
          <w:p w14:paraId="0A274E2B" w14:textId="77777777" w:rsidR="007F00EE" w:rsidRPr="00C412C9" w:rsidRDefault="007F00EE" w:rsidP="00A96F1C">
            <w:pPr>
              <w:rPr>
                <w:sz w:val="24"/>
              </w:rPr>
            </w:pPr>
            <w:r w:rsidRPr="00C412C9">
              <w:rPr>
                <w:noProof/>
              </w:rPr>
              <mc:AlternateContent>
                <mc:Choice Requires="wps">
                  <w:drawing>
                    <wp:inline distT="0" distB="0" distL="0" distR="0" wp14:anchorId="6A1B4B88" wp14:editId="342D7F6B">
                      <wp:extent cx="2101756" cy="731520"/>
                      <wp:effectExtent l="0" t="0" r="0" b="0"/>
                      <wp:docPr id="10" name="Text Box 10"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3339FDC" w14:textId="77777777" w:rsidR="00A96F1C" w:rsidRDefault="00A96F1C" w:rsidP="007F00EE">
                                  <w:pPr>
                                    <w:pStyle w:val="Heading1"/>
                                  </w:pPr>
                                  <w:r>
                                    <w:t>Drawings and Illustrations</w:t>
                                  </w:r>
                                </w:p>
                                <w:p w14:paraId="5E8878A9" w14:textId="77777777" w:rsidR="00A96F1C" w:rsidRPr="005D120C" w:rsidRDefault="00311227" w:rsidP="007F00EE">
                                  <w:pPr>
                                    <w:jc w:val="center"/>
                                  </w:pPr>
                                  <w:sdt>
                                    <w:sdtPr>
                                      <w:rPr>
                                        <w:color w:val="F3642C" w:themeColor="text2"/>
                                      </w:rPr>
                                      <w:alias w:val="Ellipsis:"/>
                                      <w:tag w:val="Ellipsis:"/>
                                      <w:id w:val="1190489020"/>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a:noAutofit/>
                            </wps:bodyPr>
                          </wps:wsp>
                        </a:graphicData>
                      </a:graphic>
                    </wp:inline>
                  </w:drawing>
                </mc:Choice>
                <mc:Fallback>
                  <w:pict>
                    <v:shape w14:anchorId="6A1B4B88" id="Text Box 10" o:spid="_x0000_s1038" type="#_x0000_t202" alt="Text box to enter sidebar title" style="width:165.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" filled="f" stroked="f">
                      <v:textbox inset=",5.04pt">
                        <w:txbxContent>
                          <w:p w14:paraId="33339FDC" w14:textId="77777777" w:rsidR="00A96F1C" w:rsidRDefault="00A96F1C" w:rsidP="007F00EE">
                            <w:pPr>
                              <w:pStyle w:val="Heading1"/>
                            </w:pPr>
                            <w:r>
                              <w:t>Drawings and Illustrations</w:t>
                            </w:r>
                          </w:p>
                          <w:p w14:paraId="5E8878A9" w14:textId="77777777" w:rsidR="00A96F1C" w:rsidRPr="005D120C" w:rsidRDefault="00311227" w:rsidP="007F00EE">
                            <w:pPr>
                              <w:jc w:val="center"/>
                            </w:pPr>
                            <w:sdt>
                              <w:sdtPr>
                                <w:rPr>
                                  <w:color w:val="F3642C" w:themeColor="text2"/>
                                </w:rPr>
                                <w:alias w:val="Ellipsis:"/>
                                <w:tag w:val="Ellipsis:"/>
                                <w:id w:val="1190489020"/>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507DEBA2" wp14:editId="106C64E1">
                      <wp:extent cx="2101215" cy="6338570"/>
                      <wp:effectExtent l="0" t="0" r="0" b="5080"/>
                      <wp:docPr id="20" name="Text Box 20"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83D33FB" w14:textId="41DA7C7F" w:rsidR="00A96F1C" w:rsidRDefault="00A96F1C" w:rsidP="007F00EE">
                                  <w:pPr>
                                    <w:pStyle w:val="Heading1"/>
                                  </w:pPr>
                                  <w:r>
                                    <w:t>Click to see larger versions:</w:t>
                                  </w:r>
                                </w:p>
                                <w:p w14:paraId="75E6FDEF" w14:textId="77777777" w:rsidR="00A96F1C" w:rsidRPr="006627AF" w:rsidRDefault="00A96F1C" w:rsidP="006627AF"/>
                                <w:p w14:paraId="4C55ABBB" w14:textId="5BA43C4F" w:rsidR="00A96F1C" w:rsidRPr="006627AF" w:rsidRDefault="00A96F1C" w:rsidP="006627AF">
                                  <w:pPr>
                                    <w:rPr>
                                      <w:color w:val="FFFFFF" w:themeColor="background1"/>
                                    </w:rPr>
                                  </w:pPr>
                                  <w:r w:rsidRPr="006627AF">
                                    <w:rPr>
                                      <w:color w:val="FFFFFF" w:themeColor="background1"/>
                                    </w:rPr>
                                    <w:t>Building Regulations</w:t>
                                  </w:r>
                                </w:p>
                                <w:tbl>
                                  <w:tblPr>
                                    <w:tblStyle w:val="TableGrid"/>
                                    <w:tblW w:w="0" w:type="auto"/>
                                    <w:tblLook w:val="04A0" w:firstRow="1" w:lastRow="0" w:firstColumn="1" w:lastColumn="0" w:noHBand="0" w:noVBand="1"/>
                                  </w:tblPr>
                                  <w:tblGrid>
                                    <w:gridCol w:w="1596"/>
                                    <w:gridCol w:w="1574"/>
                                  </w:tblGrid>
                                  <w:tr w:rsidR="00A96F1C" w14:paraId="1720C700" w14:textId="77777777" w:rsidTr="006627AF">
                                    <w:tc>
                                      <w:tcPr>
                                        <w:tcW w:w="1513" w:type="dxa"/>
                                      </w:tcPr>
                                      <w:p w14:paraId="67DDB8BC" w14:textId="3AD67280" w:rsidR="00A96F1C" w:rsidRDefault="00A96F1C" w:rsidP="007F00EE">
                                        <w:pPr>
                                          <w:pStyle w:val="Heading1"/>
                                          <w:shd w:val="clear" w:color="auto" w:fill="auto"/>
                                          <w:outlineLvl w:val="0"/>
                                        </w:pPr>
                                        <w:r>
                                          <w:rPr>
                                            <w:noProof/>
                                          </w:rPr>
                                          <w:drawing>
                                            <wp:inline distT="0" distB="0" distL="0" distR="0" wp14:anchorId="4FF374E3" wp14:editId="55233DB4">
                                              <wp:extent cx="868556" cy="1174750"/>
                                              <wp:effectExtent l="0" t="0" r="8255" b="6350"/>
                                              <wp:docPr id="55" name="Picture 55" descr="Graphical user interface, text&#10;&#10;Description automatically generate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text&#10;&#10;Description automatically generated">
                                                        <a:hlinkClick r:id="rId12"/>
                                                      </pic:cNvPr>
                                                      <pic:cNvPicPr/>
                                                    </pic:nvPicPr>
                                                    <pic:blipFill>
                                                      <a:blip r:embed="rId13">
                                                        <a:extLst>
                                                          <a:ext uri="{28A0092B-C50C-407E-A947-70E740481C1C}">
                                                            <a14:useLocalDpi xmlns:a14="http://schemas.microsoft.com/office/drawing/2010/main" val="0"/>
                                                          </a:ext>
                                                        </a:extLst>
                                                      </a:blip>
                                                      <a:stretch>
                                                        <a:fillRect/>
                                                      </a:stretch>
                                                    </pic:blipFill>
                                                    <pic:spPr>
                                                      <a:xfrm>
                                                        <a:off x="0" y="0"/>
                                                        <a:ext cx="899353" cy="1216404"/>
                                                      </a:xfrm>
                                                      <a:prstGeom prst="rect">
                                                        <a:avLst/>
                                                      </a:prstGeom>
                                                    </pic:spPr>
                                                  </pic:pic>
                                                </a:graphicData>
                                              </a:graphic>
                                            </wp:inline>
                                          </w:drawing>
                                        </w:r>
                                      </w:p>
                                    </w:tc>
                                    <w:tc>
                                      <w:tcPr>
                                        <w:tcW w:w="1513" w:type="dxa"/>
                                      </w:tcPr>
                                      <w:p w14:paraId="4004E70D" w14:textId="74E1EE4E" w:rsidR="00A96F1C" w:rsidRDefault="00A96F1C" w:rsidP="007F00EE">
                                        <w:pPr>
                                          <w:pStyle w:val="Heading1"/>
                                          <w:shd w:val="clear" w:color="auto" w:fill="auto"/>
                                          <w:outlineLvl w:val="0"/>
                                        </w:pPr>
                                        <w:r>
                                          <w:rPr>
                                            <w:noProof/>
                                          </w:rPr>
                                          <w:drawing>
                                            <wp:inline distT="0" distB="0" distL="0" distR="0" wp14:anchorId="1A8026B1" wp14:editId="44031674">
                                              <wp:extent cx="862577" cy="1219200"/>
                                              <wp:effectExtent l="0" t="0" r="0" b="0"/>
                                              <wp:docPr id="56" name="Picture 56" descr="Diagram, engineering drawing&#10;&#10;Description automatically generate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Diagram, engineering drawing&#10;&#10;Description automatically generated">
                                                        <a:hlinkClick r:id="rId12"/>
                                                      </pic:cNvPr>
                                                      <pic:cNvPicPr/>
                                                    </pic:nvPicPr>
                                                    <pic:blipFill>
                                                      <a:blip r:embed="rId14">
                                                        <a:extLst>
                                                          <a:ext uri="{28A0092B-C50C-407E-A947-70E740481C1C}">
                                                            <a14:useLocalDpi xmlns:a14="http://schemas.microsoft.com/office/drawing/2010/main" val="0"/>
                                                          </a:ext>
                                                        </a:extLst>
                                                      </a:blip>
                                                      <a:stretch>
                                                        <a:fillRect/>
                                                      </a:stretch>
                                                    </pic:blipFill>
                                                    <pic:spPr>
                                                      <a:xfrm>
                                                        <a:off x="0" y="0"/>
                                                        <a:ext cx="901333" cy="1273980"/>
                                                      </a:xfrm>
                                                      <a:prstGeom prst="rect">
                                                        <a:avLst/>
                                                      </a:prstGeom>
                                                    </pic:spPr>
                                                  </pic:pic>
                                                </a:graphicData>
                                              </a:graphic>
                                            </wp:inline>
                                          </w:drawing>
                                        </w:r>
                                      </w:p>
                                    </w:tc>
                                  </w:tr>
                                </w:tbl>
                                <w:p w14:paraId="41F1855E" w14:textId="46AA7C17" w:rsidR="00A96F1C" w:rsidRDefault="00A96F1C" w:rsidP="007F00EE"/>
                                <w:p w14:paraId="15674C95" w14:textId="6792CE03" w:rsidR="00A96F1C" w:rsidRPr="006627AF" w:rsidRDefault="00A96F1C" w:rsidP="007F00EE">
                                  <w:pPr>
                                    <w:rPr>
                                      <w:color w:val="FFFFFF" w:themeColor="background1"/>
                                    </w:rPr>
                                  </w:pPr>
                                  <w:r w:rsidRPr="006627AF">
                                    <w:rPr>
                                      <w:color w:val="FFFFFF" w:themeColor="background1"/>
                                    </w:rPr>
                                    <w:t>Sustainability Guide</w:t>
                                  </w:r>
                                </w:p>
                                <w:p w14:paraId="6996403C" w14:textId="64BE00F9" w:rsidR="00A96F1C" w:rsidRDefault="00A96F1C" w:rsidP="007F00EE">
                                  <w:pPr>
                                    <w:pStyle w:val="Heading1"/>
                                  </w:pPr>
                                  <w:r w:rsidRPr="00426F60">
                                    <w:t xml:space="preserve"> </w:t>
                                  </w:r>
                                  <w:r>
                                    <w:rPr>
                                      <w:noProof/>
                                    </w:rPr>
                                    <w:drawing>
                                      <wp:inline distT="0" distB="0" distL="0" distR="0" wp14:anchorId="68383AEE" wp14:editId="458147D7">
                                        <wp:extent cx="1918335" cy="1322070"/>
                                        <wp:effectExtent l="0" t="0" r="5715" b="0"/>
                                        <wp:docPr id="43" name="Picture 43" descr="Graphical user interface, website&#10;&#10;Description automatically generate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website&#10;&#10;Description automatically generated">
                                                  <a:hlinkClick r:id="rId12"/>
                                                </pic:cNvPr>
                                                <pic:cNvPicPr/>
                                              </pic:nvPicPr>
                                              <pic:blipFill>
                                                <a:blip r:embed="rId15">
                                                  <a:extLst>
                                                    <a:ext uri="{28A0092B-C50C-407E-A947-70E740481C1C}">
                                                      <a14:useLocalDpi xmlns:a14="http://schemas.microsoft.com/office/drawing/2010/main" val="0"/>
                                                    </a:ext>
                                                  </a:extLst>
                                                </a:blip>
                                                <a:stretch>
                                                  <a:fillRect/>
                                                </a:stretch>
                                              </pic:blipFill>
                                              <pic:spPr>
                                                <a:xfrm>
                                                  <a:off x="0" y="0"/>
                                                  <a:ext cx="1918335" cy="1322070"/>
                                                </a:xfrm>
                                                <a:prstGeom prst="rect">
                                                  <a:avLst/>
                                                </a:prstGeom>
                                              </pic:spPr>
                                            </pic:pic>
                                          </a:graphicData>
                                        </a:graphic>
                                      </wp:inline>
                                    </w:drawing>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a:noAutofit/>
                            </wps:bodyPr>
                          </wps:wsp>
                        </a:graphicData>
                      </a:graphic>
                    </wp:inline>
                  </w:drawing>
                </mc:Choice>
                <mc:Fallback>
                  <w:pict>
                    <v:shape w14:anchorId="507DEBA2" id="Text Box 20" o:spid="_x0000_s1039" type="#_x0000_t202" alt="Text box to enter sidebar content" style="width:165.45pt;height:49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" filled="f" stroked="f">
                      <v:textbox inset=",28.8pt">
                        <w:txbxContent>
                          <w:p w14:paraId="283D33FB" w14:textId="41DA7C7F" w:rsidR="00A96F1C" w:rsidRDefault="00A96F1C" w:rsidP="007F00EE">
                            <w:pPr>
                              <w:pStyle w:val="Heading1"/>
                            </w:pPr>
                            <w:r>
                              <w:t>Click to see larger versions:</w:t>
                            </w:r>
                          </w:p>
                          <w:p w14:paraId="75E6FDEF" w14:textId="77777777" w:rsidR="00A96F1C" w:rsidRPr="006627AF" w:rsidRDefault="00A96F1C" w:rsidP="006627AF"/>
                          <w:p w14:paraId="4C55ABBB" w14:textId="5BA43C4F" w:rsidR="00A96F1C" w:rsidRPr="006627AF" w:rsidRDefault="00A96F1C" w:rsidP="006627AF">
                            <w:pPr>
                              <w:rPr>
                                <w:color w:val="FFFFFF" w:themeColor="background1"/>
                              </w:rPr>
                            </w:pPr>
                            <w:r w:rsidRPr="006627AF">
                              <w:rPr>
                                <w:color w:val="FFFFFF" w:themeColor="background1"/>
                              </w:rPr>
                              <w:t>Building Regulations</w:t>
                            </w:r>
                          </w:p>
                          <w:tbl>
                            <w:tblPr>
                              <w:tblStyle w:val="TableGrid"/>
                              <w:tblW w:w="0" w:type="auto"/>
                              <w:tblLook w:val="04A0" w:firstRow="1" w:lastRow="0" w:firstColumn="1" w:lastColumn="0" w:noHBand="0" w:noVBand="1"/>
                            </w:tblPr>
                            <w:tblGrid>
                              <w:gridCol w:w="1596"/>
                              <w:gridCol w:w="1574"/>
                            </w:tblGrid>
                            <w:tr w:rsidR="00A96F1C" w14:paraId="1720C700" w14:textId="77777777" w:rsidTr="006627AF">
                              <w:tc>
                                <w:tcPr>
                                  <w:tcW w:w="1513" w:type="dxa"/>
                                </w:tcPr>
                                <w:p w14:paraId="67DDB8BC" w14:textId="3AD67280" w:rsidR="00A96F1C" w:rsidRDefault="00A96F1C" w:rsidP="007F00EE">
                                  <w:pPr>
                                    <w:pStyle w:val="Heading1"/>
                                    <w:shd w:val="clear" w:color="auto" w:fill="auto"/>
                                    <w:outlineLvl w:val="0"/>
                                  </w:pPr>
                                  <w:r>
                                    <w:rPr>
                                      <w:noProof/>
                                    </w:rPr>
                                    <w:drawing>
                                      <wp:inline distT="0" distB="0" distL="0" distR="0" wp14:anchorId="4FF374E3" wp14:editId="55233DB4">
                                        <wp:extent cx="868556" cy="1174750"/>
                                        <wp:effectExtent l="0" t="0" r="8255" b="6350"/>
                                        <wp:docPr id="55" name="Picture 55" descr="Graphical user interface, text&#10;&#10;Description automatically generate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text&#10;&#10;Description automatically generated">
                                                  <a:hlinkClick r:id="rId12"/>
                                                </pic:cNvPr>
                                                <pic:cNvPicPr/>
                                              </pic:nvPicPr>
                                              <pic:blipFill>
                                                <a:blip r:embed="rId13">
                                                  <a:extLst>
                                                    <a:ext uri="{28A0092B-C50C-407E-A947-70E740481C1C}">
                                                      <a14:useLocalDpi xmlns:a14="http://schemas.microsoft.com/office/drawing/2010/main" val="0"/>
                                                    </a:ext>
                                                  </a:extLst>
                                                </a:blip>
                                                <a:stretch>
                                                  <a:fillRect/>
                                                </a:stretch>
                                              </pic:blipFill>
                                              <pic:spPr>
                                                <a:xfrm>
                                                  <a:off x="0" y="0"/>
                                                  <a:ext cx="899353" cy="1216404"/>
                                                </a:xfrm>
                                                <a:prstGeom prst="rect">
                                                  <a:avLst/>
                                                </a:prstGeom>
                                              </pic:spPr>
                                            </pic:pic>
                                          </a:graphicData>
                                        </a:graphic>
                                      </wp:inline>
                                    </w:drawing>
                                  </w:r>
                                </w:p>
                              </w:tc>
                              <w:tc>
                                <w:tcPr>
                                  <w:tcW w:w="1513" w:type="dxa"/>
                                </w:tcPr>
                                <w:p w14:paraId="4004E70D" w14:textId="74E1EE4E" w:rsidR="00A96F1C" w:rsidRDefault="00A96F1C" w:rsidP="007F00EE">
                                  <w:pPr>
                                    <w:pStyle w:val="Heading1"/>
                                    <w:shd w:val="clear" w:color="auto" w:fill="auto"/>
                                    <w:outlineLvl w:val="0"/>
                                  </w:pPr>
                                  <w:r>
                                    <w:rPr>
                                      <w:noProof/>
                                    </w:rPr>
                                    <w:drawing>
                                      <wp:inline distT="0" distB="0" distL="0" distR="0" wp14:anchorId="1A8026B1" wp14:editId="44031674">
                                        <wp:extent cx="862577" cy="1219200"/>
                                        <wp:effectExtent l="0" t="0" r="0" b="0"/>
                                        <wp:docPr id="56" name="Picture 56" descr="Diagram, engineering drawing&#10;&#10;Description automatically generate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Diagram, engineering drawing&#10;&#10;Description automatically generated">
                                                  <a:hlinkClick r:id="rId12"/>
                                                </pic:cNvPr>
                                                <pic:cNvPicPr/>
                                              </pic:nvPicPr>
                                              <pic:blipFill>
                                                <a:blip r:embed="rId14">
                                                  <a:extLst>
                                                    <a:ext uri="{28A0092B-C50C-407E-A947-70E740481C1C}">
                                                      <a14:useLocalDpi xmlns:a14="http://schemas.microsoft.com/office/drawing/2010/main" val="0"/>
                                                    </a:ext>
                                                  </a:extLst>
                                                </a:blip>
                                                <a:stretch>
                                                  <a:fillRect/>
                                                </a:stretch>
                                              </pic:blipFill>
                                              <pic:spPr>
                                                <a:xfrm>
                                                  <a:off x="0" y="0"/>
                                                  <a:ext cx="901333" cy="1273980"/>
                                                </a:xfrm>
                                                <a:prstGeom prst="rect">
                                                  <a:avLst/>
                                                </a:prstGeom>
                                              </pic:spPr>
                                            </pic:pic>
                                          </a:graphicData>
                                        </a:graphic>
                                      </wp:inline>
                                    </w:drawing>
                                  </w:r>
                                </w:p>
                              </w:tc>
                            </w:tr>
                          </w:tbl>
                          <w:p w14:paraId="41F1855E" w14:textId="46AA7C17" w:rsidR="00A96F1C" w:rsidRDefault="00A96F1C" w:rsidP="007F00EE"/>
                          <w:p w14:paraId="15674C95" w14:textId="6792CE03" w:rsidR="00A96F1C" w:rsidRPr="006627AF" w:rsidRDefault="00A96F1C" w:rsidP="007F00EE">
                            <w:pPr>
                              <w:rPr>
                                <w:color w:val="FFFFFF" w:themeColor="background1"/>
                              </w:rPr>
                            </w:pPr>
                            <w:r w:rsidRPr="006627AF">
                              <w:rPr>
                                <w:color w:val="FFFFFF" w:themeColor="background1"/>
                              </w:rPr>
                              <w:t>Sustainability Guide</w:t>
                            </w:r>
                          </w:p>
                          <w:p w14:paraId="6996403C" w14:textId="64BE00F9" w:rsidR="00A96F1C" w:rsidRDefault="00A96F1C" w:rsidP="007F00EE">
                            <w:pPr>
                              <w:pStyle w:val="Heading1"/>
                            </w:pPr>
                            <w:r w:rsidRPr="00426F60">
                              <w:t xml:space="preserve"> </w:t>
                            </w:r>
                            <w:r>
                              <w:rPr>
                                <w:noProof/>
                              </w:rPr>
                              <w:drawing>
                                <wp:inline distT="0" distB="0" distL="0" distR="0" wp14:anchorId="68383AEE" wp14:editId="458147D7">
                                  <wp:extent cx="1918335" cy="1322070"/>
                                  <wp:effectExtent l="0" t="0" r="5715" b="0"/>
                                  <wp:docPr id="43" name="Picture 43" descr="Graphical user interface, website&#10;&#10;Description automatically generate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website&#10;&#10;Description automatically generated">
                                            <a:hlinkClick r:id="rId12"/>
                                          </pic:cNvPr>
                                          <pic:cNvPicPr/>
                                        </pic:nvPicPr>
                                        <pic:blipFill>
                                          <a:blip r:embed="rId15">
                                            <a:extLst>
                                              <a:ext uri="{28A0092B-C50C-407E-A947-70E740481C1C}">
                                                <a14:useLocalDpi xmlns:a14="http://schemas.microsoft.com/office/drawing/2010/main" val="0"/>
                                              </a:ext>
                                            </a:extLst>
                                          </a:blip>
                                          <a:stretch>
                                            <a:fillRect/>
                                          </a:stretch>
                                        </pic:blipFill>
                                        <pic:spPr>
                                          <a:xfrm>
                                            <a:off x="0" y="0"/>
                                            <a:ext cx="1918335" cy="1322070"/>
                                          </a:xfrm>
                                          <a:prstGeom prst="rect">
                                            <a:avLst/>
                                          </a:prstGeom>
                                        </pic:spPr>
                                      </pic:pic>
                                    </a:graphicData>
                                  </a:graphic>
                                </wp:inline>
                              </w:drawing>
                            </w:r>
                          </w:p>
                        </w:txbxContent>
                      </v:textbox>
                      <w10:anchorlock/>
                    </v:shape>
                  </w:pict>
                </mc:Fallback>
              </mc:AlternateContent>
            </w:r>
          </w:p>
        </w:tc>
      </w:tr>
    </w:tbl>
    <w:p w14:paraId="21EFCF42" w14:textId="77777777" w:rsidR="00AC1994" w:rsidRDefault="00AC1994">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AC1994" w14:paraId="7A78FD6C" w14:textId="77777777" w:rsidTr="00A96F1C">
        <w:trPr>
          <w:trHeight w:val="10397"/>
        </w:trPr>
        <w:tc>
          <w:tcPr>
            <w:tcW w:w="7909" w:type="dxa"/>
          </w:tcPr>
          <w:p w14:paraId="7D44A198" w14:textId="77777777" w:rsidR="00AC1994" w:rsidRDefault="00AC1994" w:rsidP="00A96F1C">
            <w:pPr>
              <w:rPr>
                <w:sz w:val="24"/>
              </w:rPr>
            </w:pPr>
            <w:r>
              <w:rPr>
                <w:noProof/>
              </w:rPr>
              <mc:AlternateContent>
                <mc:Choice Requires="wps">
                  <w:drawing>
                    <wp:inline distT="0" distB="0" distL="0" distR="0" wp14:anchorId="0E9F0110" wp14:editId="04F87ACA">
                      <wp:extent cx="4885349" cy="7010400"/>
                      <wp:effectExtent l="0" t="0" r="0" b="0"/>
                      <wp:docPr id="21" name="Text Box 21"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7D47F49" w14:textId="77777777" w:rsidR="00A96F1C" w:rsidRDefault="00A96F1C" w:rsidP="00AC1994">
                                  <w:pPr>
                                    <w:pStyle w:val="Heading2"/>
                                    <w:spacing w:after="240"/>
                                  </w:pPr>
                                </w:p>
                                <w:p w14:paraId="0DD1199E" w14:textId="1033A1D7" w:rsidR="00A96F1C" w:rsidRDefault="00A96F1C" w:rsidP="00AC1994">
                                  <w:pPr>
                                    <w:pStyle w:val="Heading2"/>
                                    <w:spacing w:after="240"/>
                                  </w:pPr>
                                  <w:r>
                                    <w:t>Design Considerations (continued)</w:t>
                                  </w:r>
                                </w:p>
                                <w:p w14:paraId="6252FFBB" w14:textId="77777777" w:rsidR="00A96F1C" w:rsidRDefault="00A96F1C" w:rsidP="00F42B0E">
                                  <w:pPr>
                                    <w:spacing w:after="0"/>
                                    <w:rPr>
                                      <w:b/>
                                      <w:bCs/>
                                      <w:color w:val="CB400B" w:themeColor="text2" w:themeShade="BF"/>
                                    </w:rPr>
                                  </w:pPr>
                                </w:p>
                                <w:p w14:paraId="0F4211CD" w14:textId="1E23E69E" w:rsidR="00A96F1C" w:rsidRPr="008F7FF1" w:rsidRDefault="00A96F1C" w:rsidP="00AC1994">
                                  <w:pPr>
                                    <w:spacing w:after="240"/>
                                    <w:rPr>
                                      <w:b/>
                                      <w:bCs/>
                                      <w:color w:val="CB400B" w:themeColor="text2" w:themeShade="BF"/>
                                    </w:rPr>
                                  </w:pPr>
                                  <w:r w:rsidRPr="008F7FF1">
                                    <w:rPr>
                                      <w:b/>
                                      <w:bCs/>
                                      <w:color w:val="CB400B" w:themeColor="text2" w:themeShade="BF"/>
                                    </w:rPr>
                                    <w:t>Social</w:t>
                                  </w:r>
                                </w:p>
                                <w:p w14:paraId="1607FDF3" w14:textId="52F074D2" w:rsidR="00A96F1C" w:rsidRDefault="00A96F1C" w:rsidP="00985F34">
                                  <w:pPr>
                                    <w:spacing w:after="0"/>
                                  </w:pPr>
                                  <w:r>
                                    <w:t>Consider social accessibility with the aim of reducing travel by private means. Focus should be on design aspects that can impact the levels of satisfaction shown by staff and patients.</w:t>
                                  </w:r>
                                </w:p>
                                <w:p w14:paraId="3334AA2F" w14:textId="5004BDF0" w:rsidR="00A96F1C" w:rsidRDefault="00A96F1C" w:rsidP="009D07E9">
                                  <w:pPr>
                                    <w:spacing w:after="120"/>
                                  </w:pPr>
                                  <w:r>
                                    <w:t>Note the range of services that are included as community care, in addition to GPs and practice nurses which may include:</w:t>
                                  </w:r>
                                </w:p>
                                <w:p w14:paraId="46932D5B" w14:textId="05ECCBC2" w:rsidR="00A96F1C" w:rsidRDefault="00A96F1C" w:rsidP="005E7D34">
                                  <w:pPr>
                                    <w:pStyle w:val="ListParagraph"/>
                                    <w:numPr>
                                      <w:ilvl w:val="0"/>
                                      <w:numId w:val="12"/>
                                    </w:numPr>
                                    <w:spacing w:after="0"/>
                                    <w:ind w:left="567" w:hanging="567"/>
                                  </w:pPr>
                                  <w:r>
                                    <w:t>health visitors, social workers, and home care advisors.</w:t>
                                  </w:r>
                                </w:p>
                                <w:p w14:paraId="522AF512" w14:textId="15C01B87" w:rsidR="00A96F1C" w:rsidRDefault="00A96F1C" w:rsidP="005E7D34">
                                  <w:pPr>
                                    <w:pStyle w:val="ListParagraph"/>
                                    <w:numPr>
                                      <w:ilvl w:val="0"/>
                                      <w:numId w:val="12"/>
                                    </w:numPr>
                                    <w:spacing w:after="0"/>
                                    <w:ind w:left="567" w:hanging="567"/>
                                  </w:pPr>
                                  <w:r>
                                    <w:t>community midwives.</w:t>
                                  </w:r>
                                </w:p>
                                <w:p w14:paraId="78968E46" w14:textId="42DD18CD" w:rsidR="00A96F1C" w:rsidRDefault="00A96F1C" w:rsidP="005E7D34">
                                  <w:pPr>
                                    <w:pStyle w:val="ListParagraph"/>
                                    <w:numPr>
                                      <w:ilvl w:val="0"/>
                                      <w:numId w:val="12"/>
                                    </w:numPr>
                                    <w:spacing w:after="0"/>
                                    <w:ind w:left="567" w:hanging="567"/>
                                  </w:pPr>
                                  <w:r>
                                    <w:t>pharmacists</w:t>
                                  </w:r>
                                </w:p>
                                <w:p w14:paraId="74B1A921" w14:textId="792F662A" w:rsidR="00A96F1C" w:rsidRDefault="00A96F1C" w:rsidP="005E7D34">
                                  <w:pPr>
                                    <w:pStyle w:val="ListParagraph"/>
                                    <w:numPr>
                                      <w:ilvl w:val="0"/>
                                      <w:numId w:val="12"/>
                                    </w:numPr>
                                    <w:spacing w:after="0"/>
                                    <w:ind w:left="567" w:hanging="567"/>
                                  </w:pPr>
                                  <w:r>
                                    <w:t>mental health professionals.</w:t>
                                  </w:r>
                                </w:p>
                                <w:p w14:paraId="2A6F62C1" w14:textId="25299BF3" w:rsidR="00A96F1C" w:rsidRDefault="00A96F1C" w:rsidP="005E7D34">
                                  <w:pPr>
                                    <w:spacing w:after="0"/>
                                    <w:ind w:left="567" w:hanging="567"/>
                                  </w:pPr>
                                </w:p>
                                <w:p w14:paraId="48508C26" w14:textId="77777777" w:rsidR="00A96F1C" w:rsidRDefault="00A96F1C" w:rsidP="005E7D34">
                                  <w:pPr>
                                    <w:spacing w:after="0"/>
                                    <w:ind w:left="567" w:hanging="567"/>
                                  </w:pPr>
                                </w:p>
                                <w:p w14:paraId="5EB25803" w14:textId="77777777" w:rsidR="00A96F1C" w:rsidRPr="008F7FF1" w:rsidRDefault="00A96F1C" w:rsidP="00AC1994">
                                  <w:pPr>
                                    <w:spacing w:after="240"/>
                                    <w:rPr>
                                      <w:b/>
                                      <w:bCs/>
                                      <w:color w:val="CB400B" w:themeColor="text2" w:themeShade="BF"/>
                                    </w:rPr>
                                  </w:pPr>
                                  <w:r w:rsidRPr="008F7FF1">
                                    <w:rPr>
                                      <w:b/>
                                      <w:bCs/>
                                      <w:color w:val="CB400B" w:themeColor="text2" w:themeShade="BF"/>
                                    </w:rPr>
                                    <w:t>Economic</w:t>
                                  </w:r>
                                </w:p>
                                <w:p w14:paraId="7AE76332" w14:textId="11B29234" w:rsidR="00A96F1C" w:rsidRDefault="00A96F1C" w:rsidP="00AC1994">
                                  <w:pPr>
                                    <w:spacing w:after="240"/>
                                  </w:pPr>
                                  <w:r>
                                    <w:t>Orchard House Medical Practice is an organisation formed by local GPs to arrange for the development and subsequent operation of a new medical centre in Church Road, Llanperry.</w:t>
                                  </w:r>
                                </w:p>
                                <w:p w14:paraId="0A9F7FFA" w14:textId="142A2C0E" w:rsidR="00A96F1C" w:rsidRDefault="00A96F1C" w:rsidP="00AC1994">
                                  <w:pPr>
                                    <w:spacing w:after="240"/>
                                  </w:pPr>
                                  <w:r>
                                    <w:t xml:space="preserve">The development is to be carried out under funding arrangements agreed with the relevant NHS commissioning group which involve the practice mortgaging the development, including the site purchase and all building </w:t>
                                  </w:r>
                                  <w:proofErr w:type="gramStart"/>
                                  <w:r>
                                    <w:t>costs</w:t>
                                  </w:r>
                                  <w:proofErr w:type="gramEnd"/>
                                  <w:r>
                                    <w:t xml:space="preserve"> and then being reimbursed their mortgage payments from NHS funds. </w:t>
                                  </w:r>
                                </w:p>
                                <w:p w14:paraId="67B7B1AC" w14:textId="24634AA7" w:rsidR="00A96F1C" w:rsidRDefault="00A96F1C" w:rsidP="00F42B0E">
                                  <w:pPr>
                                    <w:spacing w:after="240"/>
                                  </w:pPr>
                                  <w:r>
                                    <w:t xml:space="preserve">Initial building costs are to be estimated using UK Government, healthcare premises guides for medium cost general community facilities at the rate of £2400.00 per squ m internal floor area. </w:t>
                                  </w:r>
                                </w:p>
                                <w:p w14:paraId="0D2814BD" w14:textId="5DAB2986" w:rsidR="00A96F1C" w:rsidRDefault="00A96F1C" w:rsidP="00AC1994">
                                  <w:r>
                                    <w:t xml:space="preserve">The quality, functionality and overall performance of the medical centre will need to be designed to accord with the initial cost estimates and any significant variations will need to be brough to the attention of the stakeholders involved in the funding of the </w:t>
                                  </w:r>
                                  <w:proofErr w:type="gramStart"/>
                                  <w:r>
                                    <w:t>project</w:t>
                                  </w:r>
                                  <w:proofErr w:type="gramEnd"/>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0E9F0110" id="Text Box 21" o:spid="_x0000_s1040"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" filled="f" stroked="f">
                      <v:textbox inset=",23.04pt">
                        <w:txbxContent>
                          <w:p w14:paraId="27D47F49" w14:textId="77777777" w:rsidR="00A96F1C" w:rsidRDefault="00A96F1C" w:rsidP="00AC1994">
                            <w:pPr>
                              <w:pStyle w:val="Heading2"/>
                              <w:spacing w:after="240"/>
                            </w:pPr>
                          </w:p>
                          <w:p w14:paraId="0DD1199E" w14:textId="1033A1D7" w:rsidR="00A96F1C" w:rsidRDefault="00A96F1C" w:rsidP="00AC1994">
                            <w:pPr>
                              <w:pStyle w:val="Heading2"/>
                              <w:spacing w:after="240"/>
                            </w:pPr>
                            <w:r>
                              <w:t>Design Considerations (continued)</w:t>
                            </w:r>
                          </w:p>
                          <w:p w14:paraId="6252FFBB" w14:textId="77777777" w:rsidR="00A96F1C" w:rsidRDefault="00A96F1C" w:rsidP="00F42B0E">
                            <w:pPr>
                              <w:spacing w:after="0"/>
                              <w:rPr>
                                <w:b/>
                                <w:bCs/>
                                <w:color w:val="CB400B" w:themeColor="text2" w:themeShade="BF"/>
                              </w:rPr>
                            </w:pPr>
                          </w:p>
                          <w:p w14:paraId="0F4211CD" w14:textId="1E23E69E" w:rsidR="00A96F1C" w:rsidRPr="008F7FF1" w:rsidRDefault="00A96F1C" w:rsidP="00AC1994">
                            <w:pPr>
                              <w:spacing w:after="240"/>
                              <w:rPr>
                                <w:b/>
                                <w:bCs/>
                                <w:color w:val="CB400B" w:themeColor="text2" w:themeShade="BF"/>
                              </w:rPr>
                            </w:pPr>
                            <w:r w:rsidRPr="008F7FF1">
                              <w:rPr>
                                <w:b/>
                                <w:bCs/>
                                <w:color w:val="CB400B" w:themeColor="text2" w:themeShade="BF"/>
                              </w:rPr>
                              <w:t>Social</w:t>
                            </w:r>
                          </w:p>
                          <w:p w14:paraId="1607FDF3" w14:textId="52F074D2" w:rsidR="00A96F1C" w:rsidRDefault="00A96F1C" w:rsidP="00985F34">
                            <w:pPr>
                              <w:spacing w:after="0"/>
                            </w:pPr>
                            <w:r>
                              <w:t>Consider social accessibility with the aim of reducing travel by private means. Focus should be on design aspects that can impact the levels of satisfaction shown by staff and patients.</w:t>
                            </w:r>
                          </w:p>
                          <w:p w14:paraId="3334AA2F" w14:textId="5004BDF0" w:rsidR="00A96F1C" w:rsidRDefault="00A96F1C" w:rsidP="009D07E9">
                            <w:pPr>
                              <w:spacing w:after="120"/>
                            </w:pPr>
                            <w:r>
                              <w:t>Note the range of services that are included as community care, in addition to GPs and practice nurses which may include:</w:t>
                            </w:r>
                          </w:p>
                          <w:p w14:paraId="46932D5B" w14:textId="05ECCBC2" w:rsidR="00A96F1C" w:rsidRDefault="00A96F1C" w:rsidP="005E7D34">
                            <w:pPr>
                              <w:pStyle w:val="ListParagraph"/>
                              <w:numPr>
                                <w:ilvl w:val="0"/>
                                <w:numId w:val="12"/>
                              </w:numPr>
                              <w:spacing w:after="0"/>
                              <w:ind w:left="567" w:hanging="567"/>
                            </w:pPr>
                            <w:r>
                              <w:t>health visitors, social workers, and home care advisors.</w:t>
                            </w:r>
                          </w:p>
                          <w:p w14:paraId="522AF512" w14:textId="15C01B87" w:rsidR="00A96F1C" w:rsidRDefault="00A96F1C" w:rsidP="005E7D34">
                            <w:pPr>
                              <w:pStyle w:val="ListParagraph"/>
                              <w:numPr>
                                <w:ilvl w:val="0"/>
                                <w:numId w:val="12"/>
                              </w:numPr>
                              <w:spacing w:after="0"/>
                              <w:ind w:left="567" w:hanging="567"/>
                            </w:pPr>
                            <w:r>
                              <w:t>community midwives.</w:t>
                            </w:r>
                          </w:p>
                          <w:p w14:paraId="78968E46" w14:textId="42DD18CD" w:rsidR="00A96F1C" w:rsidRDefault="00A96F1C" w:rsidP="005E7D34">
                            <w:pPr>
                              <w:pStyle w:val="ListParagraph"/>
                              <w:numPr>
                                <w:ilvl w:val="0"/>
                                <w:numId w:val="12"/>
                              </w:numPr>
                              <w:spacing w:after="0"/>
                              <w:ind w:left="567" w:hanging="567"/>
                            </w:pPr>
                            <w:r>
                              <w:t>pharmacists</w:t>
                            </w:r>
                          </w:p>
                          <w:p w14:paraId="74B1A921" w14:textId="792F662A" w:rsidR="00A96F1C" w:rsidRDefault="00A96F1C" w:rsidP="005E7D34">
                            <w:pPr>
                              <w:pStyle w:val="ListParagraph"/>
                              <w:numPr>
                                <w:ilvl w:val="0"/>
                                <w:numId w:val="12"/>
                              </w:numPr>
                              <w:spacing w:after="0"/>
                              <w:ind w:left="567" w:hanging="567"/>
                            </w:pPr>
                            <w:r>
                              <w:t>mental health professionals.</w:t>
                            </w:r>
                          </w:p>
                          <w:p w14:paraId="2A6F62C1" w14:textId="25299BF3" w:rsidR="00A96F1C" w:rsidRDefault="00A96F1C" w:rsidP="005E7D34">
                            <w:pPr>
                              <w:spacing w:after="0"/>
                              <w:ind w:left="567" w:hanging="567"/>
                            </w:pPr>
                          </w:p>
                          <w:p w14:paraId="48508C26" w14:textId="77777777" w:rsidR="00A96F1C" w:rsidRDefault="00A96F1C" w:rsidP="005E7D34">
                            <w:pPr>
                              <w:spacing w:after="0"/>
                              <w:ind w:left="567" w:hanging="567"/>
                            </w:pPr>
                          </w:p>
                          <w:p w14:paraId="5EB25803" w14:textId="77777777" w:rsidR="00A96F1C" w:rsidRPr="008F7FF1" w:rsidRDefault="00A96F1C" w:rsidP="00AC1994">
                            <w:pPr>
                              <w:spacing w:after="240"/>
                              <w:rPr>
                                <w:b/>
                                <w:bCs/>
                                <w:color w:val="CB400B" w:themeColor="text2" w:themeShade="BF"/>
                              </w:rPr>
                            </w:pPr>
                            <w:r w:rsidRPr="008F7FF1">
                              <w:rPr>
                                <w:b/>
                                <w:bCs/>
                                <w:color w:val="CB400B" w:themeColor="text2" w:themeShade="BF"/>
                              </w:rPr>
                              <w:t>Economic</w:t>
                            </w:r>
                          </w:p>
                          <w:p w14:paraId="7AE76332" w14:textId="11B29234" w:rsidR="00A96F1C" w:rsidRDefault="00A96F1C" w:rsidP="00AC1994">
                            <w:pPr>
                              <w:spacing w:after="240"/>
                            </w:pPr>
                            <w:r>
                              <w:t>Orchard House Medical Practice is an organisation formed by local GPs to arrange for the development and subsequent operation of a new medical centre in Church Road, Llanperry.</w:t>
                            </w:r>
                          </w:p>
                          <w:p w14:paraId="0A9F7FFA" w14:textId="142A2C0E" w:rsidR="00A96F1C" w:rsidRDefault="00A96F1C" w:rsidP="00AC1994">
                            <w:pPr>
                              <w:spacing w:after="240"/>
                            </w:pPr>
                            <w:r>
                              <w:t xml:space="preserve">The development is to be carried out under funding arrangements agreed with the relevant NHS commissioning group which involve the practice mortgaging the development, including the site purchase and all building </w:t>
                            </w:r>
                            <w:proofErr w:type="gramStart"/>
                            <w:r>
                              <w:t>costs</w:t>
                            </w:r>
                            <w:proofErr w:type="gramEnd"/>
                            <w:r>
                              <w:t xml:space="preserve"> and then being reimbursed their mortgage payments from NHS funds. </w:t>
                            </w:r>
                          </w:p>
                          <w:p w14:paraId="67B7B1AC" w14:textId="24634AA7" w:rsidR="00A96F1C" w:rsidRDefault="00A96F1C" w:rsidP="00F42B0E">
                            <w:pPr>
                              <w:spacing w:after="240"/>
                            </w:pPr>
                            <w:r>
                              <w:t xml:space="preserve">Initial building costs are to be estimated using UK Government, healthcare premises guides for medium cost general community facilities at the rate of £2400.00 per squ m internal floor area. </w:t>
                            </w:r>
                          </w:p>
                          <w:p w14:paraId="0D2814BD" w14:textId="5DAB2986" w:rsidR="00A96F1C" w:rsidRDefault="00A96F1C" w:rsidP="00AC1994">
                            <w:r>
                              <w:t xml:space="preserve">The quality, functionality and overall performance of the medical centre will need to be designed to accord with the initial cost estimates and any significant variations will need to be brough to the attention of the stakeholders involved in the funding of the </w:t>
                            </w:r>
                            <w:proofErr w:type="gramStart"/>
                            <w:r>
                              <w:t>project</w:t>
                            </w:r>
                            <w:proofErr w:type="gramEnd"/>
                          </w:p>
                        </w:txbxContent>
                      </v:textbox>
                      <w10:anchorlock/>
                    </v:shape>
                  </w:pict>
                </mc:Fallback>
              </mc:AlternateContent>
            </w:r>
          </w:p>
        </w:tc>
        <w:tc>
          <w:tcPr>
            <w:tcW w:w="231" w:type="dxa"/>
          </w:tcPr>
          <w:p w14:paraId="4CF85235" w14:textId="77777777" w:rsidR="00AC1994" w:rsidRDefault="00AC1994" w:rsidP="00A96F1C">
            <w:pPr>
              <w:rPr>
                <w:sz w:val="24"/>
              </w:rPr>
            </w:pPr>
          </w:p>
        </w:tc>
        <w:tc>
          <w:tcPr>
            <w:tcW w:w="3659" w:type="dxa"/>
            <w:shd w:val="clear" w:color="auto" w:fill="421D5D"/>
          </w:tcPr>
          <w:p w14:paraId="6D769D2F" w14:textId="77777777" w:rsidR="00AC1994" w:rsidRPr="00C412C9" w:rsidRDefault="00AC1994" w:rsidP="00A96F1C">
            <w:pPr>
              <w:rPr>
                <w:sz w:val="24"/>
              </w:rPr>
            </w:pPr>
            <w:r w:rsidRPr="00C412C9">
              <w:rPr>
                <w:noProof/>
              </w:rPr>
              <mc:AlternateContent>
                <mc:Choice Requires="wps">
                  <w:drawing>
                    <wp:inline distT="0" distB="0" distL="0" distR="0" wp14:anchorId="4B8B3ECB" wp14:editId="37F4E06A">
                      <wp:extent cx="2101756" cy="731520"/>
                      <wp:effectExtent l="0" t="0" r="0" b="0"/>
                      <wp:docPr id="41" name="Text Box 41"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8C3F88E" w14:textId="77777777" w:rsidR="00A96F1C" w:rsidRDefault="00A96F1C" w:rsidP="00AC1994">
                                  <w:pPr>
                                    <w:pStyle w:val="Heading1"/>
                                  </w:pPr>
                                  <w:r>
                                    <w:t>Drawings and Illustrations</w:t>
                                  </w:r>
                                </w:p>
                                <w:p w14:paraId="012317A3" w14:textId="77777777" w:rsidR="00A96F1C" w:rsidRPr="005D120C" w:rsidRDefault="00311227" w:rsidP="00AC1994">
                                  <w:pPr>
                                    <w:jc w:val="center"/>
                                  </w:pPr>
                                  <w:sdt>
                                    <w:sdtPr>
                                      <w:rPr>
                                        <w:color w:val="F3642C" w:themeColor="text2"/>
                                      </w:rPr>
                                      <w:alias w:val="Ellipsis:"/>
                                      <w:tag w:val="Ellipsis:"/>
                                      <w:id w:val="-772006106"/>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a:noAutofit/>
                            </wps:bodyPr>
                          </wps:wsp>
                        </a:graphicData>
                      </a:graphic>
                    </wp:inline>
                  </w:drawing>
                </mc:Choice>
                <mc:Fallback>
                  <w:pict>
                    <v:shape w14:anchorId="4B8B3ECB" id="Text Box 41" o:spid="_x0000_s1041" type="#_x0000_t202" alt="Text box to enter sidebar title" style="width:165.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" filled="f" stroked="f">
                      <v:textbox inset=",5.04pt">
                        <w:txbxContent>
                          <w:p w14:paraId="28C3F88E" w14:textId="77777777" w:rsidR="00A96F1C" w:rsidRDefault="00A96F1C" w:rsidP="00AC1994">
                            <w:pPr>
                              <w:pStyle w:val="Heading1"/>
                            </w:pPr>
                            <w:r>
                              <w:t>Drawings and Illustrations</w:t>
                            </w:r>
                          </w:p>
                          <w:p w14:paraId="012317A3" w14:textId="77777777" w:rsidR="00A96F1C" w:rsidRPr="005D120C" w:rsidRDefault="00311227" w:rsidP="00AC1994">
                            <w:pPr>
                              <w:jc w:val="center"/>
                            </w:pPr>
                            <w:sdt>
                              <w:sdtPr>
                                <w:rPr>
                                  <w:color w:val="F3642C" w:themeColor="text2"/>
                                </w:rPr>
                                <w:alias w:val="Ellipsis:"/>
                                <w:tag w:val="Ellipsis:"/>
                                <w:id w:val="-772006106"/>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48522736" wp14:editId="326E7B6E">
                      <wp:extent cx="2101215" cy="6338570"/>
                      <wp:effectExtent l="0" t="0" r="0" b="5080"/>
                      <wp:docPr id="42" name="Text Box 42"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F288FC4" w14:textId="77777777" w:rsidR="00A96F1C" w:rsidRDefault="00A96F1C" w:rsidP="00AC1994">
                                  <w:pPr>
                                    <w:pStyle w:val="Heading1"/>
                                  </w:pPr>
                                  <w:r>
                                    <w:t>Click to see larger versions:</w:t>
                                  </w:r>
                                </w:p>
                                <w:p w14:paraId="022042C0" w14:textId="77777777" w:rsidR="00A96F1C" w:rsidRDefault="00A96F1C" w:rsidP="00AC1994">
                                  <w:pPr>
                                    <w:pStyle w:val="Heading1"/>
                                  </w:pPr>
                                </w:p>
                                <w:p w14:paraId="3F9AB230" w14:textId="53902463" w:rsidR="00A96F1C" w:rsidRDefault="00A96F1C" w:rsidP="00AC1994">
                                  <w:pPr>
                                    <w:pStyle w:val="Heading1"/>
                                    <w:rPr>
                                      <w:noProof/>
                                    </w:rPr>
                                  </w:pPr>
                                  <w:r>
                                    <w:rPr>
                                      <w:noProof/>
                                    </w:rPr>
                                    <w:drawing>
                                      <wp:inline distT="0" distB="0" distL="0" distR="0" wp14:anchorId="5BD0D6FC" wp14:editId="158FE61F">
                                        <wp:extent cx="1918335" cy="1734820"/>
                                        <wp:effectExtent l="0" t="0" r="5715" b="0"/>
                                        <wp:docPr id="53" name="Picture 53" descr="Graphical user interface, application, table, Excel&#10;&#10;Description automatically generated">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application, table, Excel&#10;&#10;Description automatically generated">
                                                  <a:hlinkClick r:id="rId16"/>
                                                </pic:cNvPr>
                                                <pic:cNvPicPr/>
                                              </pic:nvPicPr>
                                              <pic:blipFill>
                                                <a:blip r:embed="rId17">
                                                  <a:extLst>
                                                    <a:ext uri="{28A0092B-C50C-407E-A947-70E740481C1C}">
                                                      <a14:useLocalDpi xmlns:a14="http://schemas.microsoft.com/office/drawing/2010/main" val="0"/>
                                                    </a:ext>
                                                  </a:extLst>
                                                </a:blip>
                                                <a:stretch>
                                                  <a:fillRect/>
                                                </a:stretch>
                                              </pic:blipFill>
                                              <pic:spPr>
                                                <a:xfrm>
                                                  <a:off x="0" y="0"/>
                                                  <a:ext cx="1918335" cy="1734820"/>
                                                </a:xfrm>
                                                <a:prstGeom prst="rect">
                                                  <a:avLst/>
                                                </a:prstGeom>
                                              </pic:spPr>
                                            </pic:pic>
                                          </a:graphicData>
                                        </a:graphic>
                                      </wp:inline>
                                    </w:drawing>
                                  </w:r>
                                </w:p>
                                <w:p w14:paraId="382A8555" w14:textId="4D16E331" w:rsidR="00A96F1C" w:rsidRDefault="00A96F1C" w:rsidP="0017522B"/>
                                <w:p w14:paraId="02169F81" w14:textId="72B6D3DF" w:rsidR="00A96F1C" w:rsidRPr="005B490E" w:rsidRDefault="00A96F1C" w:rsidP="0017522B">
                                  <w:pPr>
                                    <w:rPr>
                                      <w:color w:val="FFFFFF" w:themeColor="background1"/>
                                    </w:rPr>
                                  </w:pPr>
                                  <w:r w:rsidRPr="005B490E">
                                    <w:rPr>
                                      <w:color w:val="FFFFFF" w:themeColor="background1"/>
                                    </w:rPr>
                                    <w:t>Preliminar</w:t>
                                  </w:r>
                                  <w:r>
                                    <w:rPr>
                                      <w:color w:val="FFFFFF" w:themeColor="background1"/>
                                    </w:rPr>
                                    <w:t>y</w:t>
                                  </w:r>
                                  <w:r w:rsidRPr="005B490E">
                                    <w:rPr>
                                      <w:color w:val="FFFFFF" w:themeColor="background1"/>
                                    </w:rPr>
                                    <w:t xml:space="preserve"> cost estimate</w:t>
                                  </w:r>
                                </w:p>
                                <w:p w14:paraId="789BCBE4" w14:textId="0BE9E949" w:rsidR="00A96F1C" w:rsidRDefault="00A96F1C" w:rsidP="0017522B"/>
                                <w:p w14:paraId="27A747F3" w14:textId="577FF21E" w:rsidR="00A96F1C" w:rsidRDefault="00A96F1C" w:rsidP="0017522B"/>
                                <w:p w14:paraId="6278559E" w14:textId="3D797DBE" w:rsidR="00A96F1C" w:rsidRDefault="00A96F1C" w:rsidP="0017522B"/>
                                <w:p w14:paraId="78D9B8B6" w14:textId="77777777" w:rsidR="00A96F1C" w:rsidRPr="0017522B" w:rsidRDefault="00A96F1C" w:rsidP="0017522B"/>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a:noAutofit/>
                            </wps:bodyPr>
                          </wps:wsp>
                        </a:graphicData>
                      </a:graphic>
                    </wp:inline>
                  </w:drawing>
                </mc:Choice>
                <mc:Fallback>
                  <w:pict>
                    <v:shape w14:anchorId="48522736" id="Text Box 42" o:spid="_x0000_s1042" type="#_x0000_t202" alt="Text box to enter sidebar content" style="width:165.45pt;height:49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" filled="f" stroked="f">
                      <v:textbox inset=",28.8pt">
                        <w:txbxContent>
                          <w:p w14:paraId="6F288FC4" w14:textId="77777777" w:rsidR="00A96F1C" w:rsidRDefault="00A96F1C" w:rsidP="00AC1994">
                            <w:pPr>
                              <w:pStyle w:val="Heading1"/>
                            </w:pPr>
                            <w:r>
                              <w:t>Click to see larger versions:</w:t>
                            </w:r>
                          </w:p>
                          <w:p w14:paraId="022042C0" w14:textId="77777777" w:rsidR="00A96F1C" w:rsidRDefault="00A96F1C" w:rsidP="00AC1994">
                            <w:pPr>
                              <w:pStyle w:val="Heading1"/>
                            </w:pPr>
                          </w:p>
                          <w:p w14:paraId="3F9AB230" w14:textId="53902463" w:rsidR="00A96F1C" w:rsidRDefault="00A96F1C" w:rsidP="00AC1994">
                            <w:pPr>
                              <w:pStyle w:val="Heading1"/>
                              <w:rPr>
                                <w:noProof/>
                              </w:rPr>
                            </w:pPr>
                            <w:r>
                              <w:rPr>
                                <w:noProof/>
                              </w:rPr>
                              <w:drawing>
                                <wp:inline distT="0" distB="0" distL="0" distR="0" wp14:anchorId="5BD0D6FC" wp14:editId="158FE61F">
                                  <wp:extent cx="1918335" cy="1734820"/>
                                  <wp:effectExtent l="0" t="0" r="5715" b="0"/>
                                  <wp:docPr id="53" name="Picture 53" descr="Graphical user interface, application, table, Excel&#10;&#10;Description automatically generated">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application, table, Excel&#10;&#10;Description automatically generated">
                                            <a:hlinkClick r:id="rId16"/>
                                          </pic:cNvPr>
                                          <pic:cNvPicPr/>
                                        </pic:nvPicPr>
                                        <pic:blipFill>
                                          <a:blip r:embed="rId17">
                                            <a:extLst>
                                              <a:ext uri="{28A0092B-C50C-407E-A947-70E740481C1C}">
                                                <a14:useLocalDpi xmlns:a14="http://schemas.microsoft.com/office/drawing/2010/main" val="0"/>
                                              </a:ext>
                                            </a:extLst>
                                          </a:blip>
                                          <a:stretch>
                                            <a:fillRect/>
                                          </a:stretch>
                                        </pic:blipFill>
                                        <pic:spPr>
                                          <a:xfrm>
                                            <a:off x="0" y="0"/>
                                            <a:ext cx="1918335" cy="1734820"/>
                                          </a:xfrm>
                                          <a:prstGeom prst="rect">
                                            <a:avLst/>
                                          </a:prstGeom>
                                        </pic:spPr>
                                      </pic:pic>
                                    </a:graphicData>
                                  </a:graphic>
                                </wp:inline>
                              </w:drawing>
                            </w:r>
                          </w:p>
                          <w:p w14:paraId="382A8555" w14:textId="4D16E331" w:rsidR="00A96F1C" w:rsidRDefault="00A96F1C" w:rsidP="0017522B"/>
                          <w:p w14:paraId="02169F81" w14:textId="72B6D3DF" w:rsidR="00A96F1C" w:rsidRPr="005B490E" w:rsidRDefault="00A96F1C" w:rsidP="0017522B">
                            <w:pPr>
                              <w:rPr>
                                <w:color w:val="FFFFFF" w:themeColor="background1"/>
                              </w:rPr>
                            </w:pPr>
                            <w:r w:rsidRPr="005B490E">
                              <w:rPr>
                                <w:color w:val="FFFFFF" w:themeColor="background1"/>
                              </w:rPr>
                              <w:t>Preliminar</w:t>
                            </w:r>
                            <w:r>
                              <w:rPr>
                                <w:color w:val="FFFFFF" w:themeColor="background1"/>
                              </w:rPr>
                              <w:t>y</w:t>
                            </w:r>
                            <w:r w:rsidRPr="005B490E">
                              <w:rPr>
                                <w:color w:val="FFFFFF" w:themeColor="background1"/>
                              </w:rPr>
                              <w:t xml:space="preserve"> cost estimate</w:t>
                            </w:r>
                          </w:p>
                          <w:p w14:paraId="789BCBE4" w14:textId="0BE9E949" w:rsidR="00A96F1C" w:rsidRDefault="00A96F1C" w:rsidP="0017522B"/>
                          <w:p w14:paraId="27A747F3" w14:textId="577FF21E" w:rsidR="00A96F1C" w:rsidRDefault="00A96F1C" w:rsidP="0017522B"/>
                          <w:p w14:paraId="6278559E" w14:textId="3D797DBE" w:rsidR="00A96F1C" w:rsidRDefault="00A96F1C" w:rsidP="0017522B"/>
                          <w:p w14:paraId="78D9B8B6" w14:textId="77777777" w:rsidR="00A96F1C" w:rsidRPr="0017522B" w:rsidRDefault="00A96F1C" w:rsidP="0017522B"/>
                        </w:txbxContent>
                      </v:textbox>
                      <w10:anchorlock/>
                    </v:shape>
                  </w:pict>
                </mc:Fallback>
              </mc:AlternateContent>
            </w:r>
          </w:p>
        </w:tc>
      </w:tr>
    </w:tbl>
    <w:p w14:paraId="72D32807" w14:textId="77777777" w:rsidR="00AC1994" w:rsidRDefault="00AC1994">
      <w:pPr>
        <w:spacing w:after="200" w:line="276" w:lineRule="auto"/>
        <w:rPr>
          <w:sz w:val="24"/>
        </w:rPr>
      </w:pPr>
      <w:r>
        <w:rPr>
          <w:sz w:val="24"/>
        </w:rPr>
        <w:br w:type="page"/>
      </w: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F42B0E" w14:paraId="1A160B6C" w14:textId="77777777" w:rsidTr="00A96F1C">
        <w:trPr>
          <w:trHeight w:val="10397"/>
        </w:trPr>
        <w:tc>
          <w:tcPr>
            <w:tcW w:w="7909" w:type="dxa"/>
          </w:tcPr>
          <w:p w14:paraId="1D0737C0" w14:textId="77777777" w:rsidR="00F42B0E" w:rsidRDefault="00F42B0E" w:rsidP="00A96F1C">
            <w:pPr>
              <w:rPr>
                <w:sz w:val="24"/>
              </w:rPr>
            </w:pPr>
            <w:r>
              <w:rPr>
                <w:noProof/>
              </w:rPr>
              <w:lastRenderedPageBreak/>
              <mc:AlternateContent>
                <mc:Choice Requires="wps">
                  <w:drawing>
                    <wp:inline distT="0" distB="0" distL="0" distR="0" wp14:anchorId="5AC0F7AA" wp14:editId="37EA0EE6">
                      <wp:extent cx="4885349" cy="7010400"/>
                      <wp:effectExtent l="0" t="0" r="0" b="0"/>
                      <wp:docPr id="44" name="Text Box 44"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97FD3B0" w14:textId="77777777" w:rsidR="00A96F1C" w:rsidRDefault="00A96F1C" w:rsidP="00F42B0E">
                                  <w:pPr>
                                    <w:pStyle w:val="Heading2"/>
                                    <w:spacing w:after="240"/>
                                  </w:pPr>
                                  <w:r>
                                    <w:t>Design Considerations (continued)</w:t>
                                  </w:r>
                                </w:p>
                                <w:p w14:paraId="13243A0B" w14:textId="77777777" w:rsidR="00A96F1C" w:rsidRDefault="00A96F1C" w:rsidP="00F42B0E">
                                  <w:pPr>
                                    <w:spacing w:after="240"/>
                                  </w:pPr>
                                </w:p>
                                <w:p w14:paraId="6FD36314" w14:textId="56A63830" w:rsidR="00A96F1C" w:rsidRDefault="00A96F1C" w:rsidP="00F42B0E">
                                  <w:pPr>
                                    <w:spacing w:after="240"/>
                                    <w:rPr>
                                      <w:b/>
                                      <w:bCs/>
                                      <w:color w:val="CB400B" w:themeColor="text2" w:themeShade="BF"/>
                                    </w:rPr>
                                  </w:pPr>
                                  <w:r w:rsidRPr="008F7FF1">
                                    <w:rPr>
                                      <w:b/>
                                      <w:bCs/>
                                      <w:color w:val="CB400B" w:themeColor="text2" w:themeShade="BF"/>
                                    </w:rPr>
                                    <w:t>CDM (Construction Design and Management) Regulations.</w:t>
                                  </w:r>
                                </w:p>
                                <w:p w14:paraId="76CF3EF0" w14:textId="4863BB5E" w:rsidR="00A96F1C" w:rsidRDefault="00A96F1C" w:rsidP="00F42B0E">
                                  <w:pPr>
                                    <w:spacing w:after="240"/>
                                  </w:pPr>
                                  <w:r>
                                    <w:t xml:space="preserve">These are the main regulations for managing the health, </w:t>
                                  </w:r>
                                  <w:proofErr w:type="gramStart"/>
                                  <w:r>
                                    <w:t>safety</w:t>
                                  </w:r>
                                  <w:proofErr w:type="gramEnd"/>
                                  <w:r>
                                    <w:t xml:space="preserve"> and welfare of construction projects, including all those involved in the design, construction and use of the buildings.</w:t>
                                  </w:r>
                                </w:p>
                                <w:p w14:paraId="3517DE2A" w14:textId="1EC3C4DF" w:rsidR="00A96F1C" w:rsidRDefault="00A96F1C" w:rsidP="00F42B0E">
                                  <w:pPr>
                                    <w:spacing w:after="240"/>
                                  </w:pPr>
                                  <w:r>
                                    <w:t>The regulations require the identification , elimination, or control of foreseeable risks and place responsibility for planning and managing health and safety in the pre-construction phase on duty holders, namely the Client and principal designer.</w:t>
                                  </w:r>
                                </w:p>
                                <w:p w14:paraId="576460DF" w14:textId="596A59D0" w:rsidR="00A96F1C" w:rsidRDefault="00A96F1C" w:rsidP="00F42B0E">
                                  <w:pPr>
                                    <w:spacing w:after="240"/>
                                  </w:pPr>
                                  <w:r>
                                    <w:t>It will be necessary to complete a risk analysis of the works as part of the overall design and to include the work required in mitigation of the identified risks within the project budgets.</w:t>
                                  </w:r>
                                </w:p>
                                <w:p w14:paraId="3480AA4F" w14:textId="77777777" w:rsidR="00A96F1C" w:rsidRDefault="00A96F1C" w:rsidP="00F42B0E">
                                  <w:pPr>
                                    <w:spacing w:after="240"/>
                                    <w:rPr>
                                      <w:b/>
                                      <w:bCs/>
                                      <w:color w:val="CB400B" w:themeColor="text2" w:themeShade="BF"/>
                                    </w:rPr>
                                  </w:pPr>
                                </w:p>
                                <w:p w14:paraId="06A4F047" w14:textId="5AE5948C" w:rsidR="00A96F1C" w:rsidRPr="008F7FF1" w:rsidRDefault="00A96F1C" w:rsidP="00F42B0E">
                                  <w:pPr>
                                    <w:spacing w:after="240"/>
                                    <w:rPr>
                                      <w:b/>
                                      <w:bCs/>
                                      <w:color w:val="CB400B" w:themeColor="text2" w:themeShade="BF"/>
                                    </w:rPr>
                                  </w:pPr>
                                  <w:r w:rsidRPr="008F7FF1">
                                    <w:rPr>
                                      <w:b/>
                                      <w:bCs/>
                                      <w:color w:val="CB400B" w:themeColor="text2" w:themeShade="BF"/>
                                    </w:rPr>
                                    <w:t>The existing building</w:t>
                                  </w:r>
                                  <w:r>
                                    <w:rPr>
                                      <w:b/>
                                      <w:bCs/>
                                      <w:color w:val="CB400B" w:themeColor="text2" w:themeShade="BF"/>
                                    </w:rPr>
                                    <w:t>.</w:t>
                                  </w:r>
                                </w:p>
                                <w:p w14:paraId="2BDECD30" w14:textId="77777777" w:rsidR="00A96F1C" w:rsidRDefault="00A96F1C" w:rsidP="00F42B0E">
                                  <w:pPr>
                                    <w:spacing w:after="240"/>
                                  </w:pPr>
                                  <w:r>
                                    <w:t xml:space="preserve">Plans and elevations of Orchard House are available from the links opposite. </w:t>
                                  </w:r>
                                </w:p>
                                <w:p w14:paraId="09F9FE87" w14:textId="1D727059" w:rsidR="00A96F1C" w:rsidRDefault="00A96F1C" w:rsidP="00F42B0E">
                                  <w:pPr>
                                    <w:spacing w:after="240"/>
                                  </w:pPr>
                                  <w:r>
                                    <w:t xml:space="preserve">The project is to involve the complete refurbishment of the fabric of the house to provide a building envelope complying with current standards. </w:t>
                                  </w:r>
                                </w:p>
                                <w:p w14:paraId="4A4CCBDD" w14:textId="3C09B15A" w:rsidR="00A96F1C" w:rsidRDefault="00A96F1C" w:rsidP="00F42B0E">
                                  <w:pPr>
                                    <w:spacing w:after="240"/>
                                  </w:pPr>
                                  <w:r>
                                    <w:t>The project is also to involve the re-arrangement of the internal floor layouts to provide the accommodation required. The initial intentions are to include the reception and waiting areas on the ground floor of the original house, with staff facilities on the first floor and with all clinical areas located in new extensions to the rear.</w:t>
                                  </w:r>
                                </w:p>
                                <w:p w14:paraId="00A28600" w14:textId="77777777" w:rsidR="00A96F1C" w:rsidRDefault="00A96F1C" w:rsidP="00F42B0E"/>
                                <w:p w14:paraId="75FB55EF" w14:textId="77777777" w:rsidR="00A96F1C" w:rsidRDefault="00A96F1C" w:rsidP="00F42B0E"/>
                                <w:p w14:paraId="461CAAE9" w14:textId="77777777" w:rsidR="00A96F1C" w:rsidRDefault="00A96F1C" w:rsidP="00F42B0E"/>
                                <w:p w14:paraId="54D5800A" w14:textId="77777777" w:rsidR="00A96F1C" w:rsidRDefault="00A96F1C" w:rsidP="00F42B0E"/>
                                <w:p w14:paraId="1D9DDFD8" w14:textId="77777777" w:rsidR="00A96F1C" w:rsidRDefault="00A96F1C" w:rsidP="00F42B0E"/>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5AC0F7AA" id="Text Box 44" o:spid="_x0000_s1043"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" filled="f" stroked="f">
                      <v:textbox inset=",23.04pt">
                        <w:txbxContent>
                          <w:p w14:paraId="197FD3B0" w14:textId="77777777" w:rsidR="00A96F1C" w:rsidRDefault="00A96F1C" w:rsidP="00F42B0E">
                            <w:pPr>
                              <w:pStyle w:val="Heading2"/>
                              <w:spacing w:after="240"/>
                            </w:pPr>
                            <w:r>
                              <w:t>Design Considerations (continued)</w:t>
                            </w:r>
                          </w:p>
                          <w:p w14:paraId="13243A0B" w14:textId="77777777" w:rsidR="00A96F1C" w:rsidRDefault="00A96F1C" w:rsidP="00F42B0E">
                            <w:pPr>
                              <w:spacing w:after="240"/>
                            </w:pPr>
                          </w:p>
                          <w:p w14:paraId="6FD36314" w14:textId="56A63830" w:rsidR="00A96F1C" w:rsidRDefault="00A96F1C" w:rsidP="00F42B0E">
                            <w:pPr>
                              <w:spacing w:after="240"/>
                              <w:rPr>
                                <w:b/>
                                <w:bCs/>
                                <w:color w:val="CB400B" w:themeColor="text2" w:themeShade="BF"/>
                              </w:rPr>
                            </w:pPr>
                            <w:r w:rsidRPr="008F7FF1">
                              <w:rPr>
                                <w:b/>
                                <w:bCs/>
                                <w:color w:val="CB400B" w:themeColor="text2" w:themeShade="BF"/>
                              </w:rPr>
                              <w:t>CDM (Construction Design and Management) Regulations.</w:t>
                            </w:r>
                          </w:p>
                          <w:p w14:paraId="76CF3EF0" w14:textId="4863BB5E" w:rsidR="00A96F1C" w:rsidRDefault="00A96F1C" w:rsidP="00F42B0E">
                            <w:pPr>
                              <w:spacing w:after="240"/>
                            </w:pPr>
                            <w:r>
                              <w:t xml:space="preserve">These are the main regulations for managing the health, </w:t>
                            </w:r>
                            <w:proofErr w:type="gramStart"/>
                            <w:r>
                              <w:t>safety</w:t>
                            </w:r>
                            <w:proofErr w:type="gramEnd"/>
                            <w:r>
                              <w:t xml:space="preserve"> and welfare of construction projects, including all those involved in the design, construction and use of the buildings.</w:t>
                            </w:r>
                          </w:p>
                          <w:p w14:paraId="3517DE2A" w14:textId="1EC3C4DF" w:rsidR="00A96F1C" w:rsidRDefault="00A96F1C" w:rsidP="00F42B0E">
                            <w:pPr>
                              <w:spacing w:after="240"/>
                            </w:pPr>
                            <w:r>
                              <w:t>The regulations require the identification , elimination, or control of foreseeable risks and place responsibility for planning and managing health and safety in the pre-construction phase on duty holders, namely the Client and principal designer.</w:t>
                            </w:r>
                          </w:p>
                          <w:p w14:paraId="576460DF" w14:textId="596A59D0" w:rsidR="00A96F1C" w:rsidRDefault="00A96F1C" w:rsidP="00F42B0E">
                            <w:pPr>
                              <w:spacing w:after="240"/>
                            </w:pPr>
                            <w:r>
                              <w:t>It will be necessary to complete a risk analysis of the works as part of the overall design and to include the work required in mitigation of the identified risks within the project budgets.</w:t>
                            </w:r>
                          </w:p>
                          <w:p w14:paraId="3480AA4F" w14:textId="77777777" w:rsidR="00A96F1C" w:rsidRDefault="00A96F1C" w:rsidP="00F42B0E">
                            <w:pPr>
                              <w:spacing w:after="240"/>
                              <w:rPr>
                                <w:b/>
                                <w:bCs/>
                                <w:color w:val="CB400B" w:themeColor="text2" w:themeShade="BF"/>
                              </w:rPr>
                            </w:pPr>
                          </w:p>
                          <w:p w14:paraId="06A4F047" w14:textId="5AE5948C" w:rsidR="00A96F1C" w:rsidRPr="008F7FF1" w:rsidRDefault="00A96F1C" w:rsidP="00F42B0E">
                            <w:pPr>
                              <w:spacing w:after="240"/>
                              <w:rPr>
                                <w:b/>
                                <w:bCs/>
                                <w:color w:val="CB400B" w:themeColor="text2" w:themeShade="BF"/>
                              </w:rPr>
                            </w:pPr>
                            <w:r w:rsidRPr="008F7FF1">
                              <w:rPr>
                                <w:b/>
                                <w:bCs/>
                                <w:color w:val="CB400B" w:themeColor="text2" w:themeShade="BF"/>
                              </w:rPr>
                              <w:t>The existing building</w:t>
                            </w:r>
                            <w:r>
                              <w:rPr>
                                <w:b/>
                                <w:bCs/>
                                <w:color w:val="CB400B" w:themeColor="text2" w:themeShade="BF"/>
                              </w:rPr>
                              <w:t>.</w:t>
                            </w:r>
                          </w:p>
                          <w:p w14:paraId="2BDECD30" w14:textId="77777777" w:rsidR="00A96F1C" w:rsidRDefault="00A96F1C" w:rsidP="00F42B0E">
                            <w:pPr>
                              <w:spacing w:after="240"/>
                            </w:pPr>
                            <w:r>
                              <w:t xml:space="preserve">Plans and elevations of Orchard House are available from the links opposite. </w:t>
                            </w:r>
                          </w:p>
                          <w:p w14:paraId="09F9FE87" w14:textId="1D727059" w:rsidR="00A96F1C" w:rsidRDefault="00A96F1C" w:rsidP="00F42B0E">
                            <w:pPr>
                              <w:spacing w:after="240"/>
                            </w:pPr>
                            <w:r>
                              <w:t xml:space="preserve">The project is to involve the complete refurbishment of the fabric of the house to provide a building envelope complying with current standards. </w:t>
                            </w:r>
                          </w:p>
                          <w:p w14:paraId="4A4CCBDD" w14:textId="3C09B15A" w:rsidR="00A96F1C" w:rsidRDefault="00A96F1C" w:rsidP="00F42B0E">
                            <w:pPr>
                              <w:spacing w:after="240"/>
                            </w:pPr>
                            <w:r>
                              <w:t>The project is also to involve the re-arrangement of the internal floor layouts to provide the accommodation required. The initial intentions are to include the reception and waiting areas on the ground floor of the original house, with staff facilities on the first floor and with all clinical areas located in new extensions to the rear.</w:t>
                            </w:r>
                          </w:p>
                          <w:p w14:paraId="00A28600" w14:textId="77777777" w:rsidR="00A96F1C" w:rsidRDefault="00A96F1C" w:rsidP="00F42B0E"/>
                          <w:p w14:paraId="75FB55EF" w14:textId="77777777" w:rsidR="00A96F1C" w:rsidRDefault="00A96F1C" w:rsidP="00F42B0E"/>
                          <w:p w14:paraId="461CAAE9" w14:textId="77777777" w:rsidR="00A96F1C" w:rsidRDefault="00A96F1C" w:rsidP="00F42B0E"/>
                          <w:p w14:paraId="54D5800A" w14:textId="77777777" w:rsidR="00A96F1C" w:rsidRDefault="00A96F1C" w:rsidP="00F42B0E"/>
                          <w:p w14:paraId="1D9DDFD8" w14:textId="77777777" w:rsidR="00A96F1C" w:rsidRDefault="00A96F1C" w:rsidP="00F42B0E"/>
                        </w:txbxContent>
                      </v:textbox>
                      <w10:anchorlock/>
                    </v:shape>
                  </w:pict>
                </mc:Fallback>
              </mc:AlternateContent>
            </w:r>
          </w:p>
        </w:tc>
        <w:tc>
          <w:tcPr>
            <w:tcW w:w="231" w:type="dxa"/>
          </w:tcPr>
          <w:p w14:paraId="38F2829D" w14:textId="77777777" w:rsidR="00F42B0E" w:rsidRDefault="00F42B0E" w:rsidP="00A96F1C">
            <w:pPr>
              <w:rPr>
                <w:sz w:val="24"/>
              </w:rPr>
            </w:pPr>
          </w:p>
        </w:tc>
        <w:tc>
          <w:tcPr>
            <w:tcW w:w="3659" w:type="dxa"/>
            <w:shd w:val="clear" w:color="auto" w:fill="421D5D"/>
          </w:tcPr>
          <w:p w14:paraId="4A898DE9" w14:textId="77777777" w:rsidR="00F42B0E" w:rsidRPr="00C412C9" w:rsidRDefault="00F42B0E" w:rsidP="00A96F1C">
            <w:pPr>
              <w:rPr>
                <w:sz w:val="24"/>
              </w:rPr>
            </w:pPr>
            <w:r w:rsidRPr="00C412C9">
              <w:rPr>
                <w:noProof/>
              </w:rPr>
              <mc:AlternateContent>
                <mc:Choice Requires="wps">
                  <w:drawing>
                    <wp:inline distT="0" distB="0" distL="0" distR="0" wp14:anchorId="294A54BD" wp14:editId="23A19F91">
                      <wp:extent cx="2101756" cy="731520"/>
                      <wp:effectExtent l="0" t="0" r="0" b="0"/>
                      <wp:docPr id="45" name="Text Box 45"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7BA0BD9" w14:textId="77777777" w:rsidR="00A96F1C" w:rsidRDefault="00A96F1C" w:rsidP="00F42B0E">
                                  <w:pPr>
                                    <w:pStyle w:val="Heading1"/>
                                  </w:pPr>
                                  <w:r>
                                    <w:t>Drawings and Illustrations</w:t>
                                  </w:r>
                                </w:p>
                                <w:p w14:paraId="47655D12" w14:textId="77777777" w:rsidR="00A96F1C" w:rsidRPr="005D120C" w:rsidRDefault="00311227" w:rsidP="00F42B0E">
                                  <w:pPr>
                                    <w:jc w:val="center"/>
                                  </w:pPr>
                                  <w:sdt>
                                    <w:sdtPr>
                                      <w:rPr>
                                        <w:color w:val="F3642C" w:themeColor="text2"/>
                                      </w:rPr>
                                      <w:alias w:val="Ellipsis:"/>
                                      <w:tag w:val="Ellipsis:"/>
                                      <w:id w:val="-1208713612"/>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a:noAutofit/>
                            </wps:bodyPr>
                          </wps:wsp>
                        </a:graphicData>
                      </a:graphic>
                    </wp:inline>
                  </w:drawing>
                </mc:Choice>
                <mc:Fallback>
                  <w:pict>
                    <v:shape w14:anchorId="294A54BD" id="Text Box 45" o:spid="_x0000_s1044" type="#_x0000_t202" alt="Text box to enter sidebar title" style="width:165.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" filled="f" stroked="f">
                      <v:textbox inset=",5.04pt">
                        <w:txbxContent>
                          <w:p w14:paraId="47BA0BD9" w14:textId="77777777" w:rsidR="00A96F1C" w:rsidRDefault="00A96F1C" w:rsidP="00F42B0E">
                            <w:pPr>
                              <w:pStyle w:val="Heading1"/>
                            </w:pPr>
                            <w:r>
                              <w:t>Drawings and Illustrations</w:t>
                            </w:r>
                          </w:p>
                          <w:p w14:paraId="47655D12" w14:textId="77777777" w:rsidR="00A96F1C" w:rsidRPr="005D120C" w:rsidRDefault="00311227" w:rsidP="00F42B0E">
                            <w:pPr>
                              <w:jc w:val="center"/>
                            </w:pPr>
                            <w:sdt>
                              <w:sdtPr>
                                <w:rPr>
                                  <w:color w:val="F3642C" w:themeColor="text2"/>
                                </w:rPr>
                                <w:alias w:val="Ellipsis:"/>
                                <w:tag w:val="Ellipsis:"/>
                                <w:id w:val="-1208713612"/>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0A734D67" wp14:editId="06CA8561">
                      <wp:extent cx="2101215" cy="6929120"/>
                      <wp:effectExtent l="0" t="0" r="0" b="5080"/>
                      <wp:docPr id="46" name="Text Box 46" descr="Text box to enter sidebar content"/>
                      <wp:cNvGraphicFramePr/>
                      <a:graphic xmlns:a="http://schemas.openxmlformats.org/drawingml/2006/main">
                        <a:graphicData uri="http://schemas.microsoft.com/office/word/2010/wordprocessingShape">
                          <wps:wsp>
                            <wps:cNvSpPr txBox="1"/>
                            <wps:spPr>
                              <a:xfrm>
                                <a:off x="0" y="0"/>
                                <a:ext cx="2101215" cy="69291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7B3C5CD" w14:textId="77777777" w:rsidR="00A96F1C" w:rsidRDefault="00A96F1C" w:rsidP="00F42B0E">
                                  <w:pPr>
                                    <w:pStyle w:val="Heading1"/>
                                  </w:pPr>
                                  <w:r>
                                    <w:t>Click to see larger versions:</w:t>
                                  </w:r>
                                </w:p>
                                <w:p w14:paraId="16B7EE57" w14:textId="1AAB07B7" w:rsidR="00A96F1C" w:rsidRDefault="00A96F1C" w:rsidP="00F42B0E">
                                  <w:pPr>
                                    <w:pStyle w:val="Heading1"/>
                                  </w:pPr>
                                  <w:r>
                                    <w:rPr>
                                      <w:noProof/>
                                    </w:rPr>
                                    <w:drawing>
                                      <wp:inline distT="0" distB="0" distL="0" distR="0" wp14:anchorId="2E53B812" wp14:editId="3174FB59">
                                        <wp:extent cx="1918335" cy="1623060"/>
                                        <wp:effectExtent l="0" t="0" r="5715" b="0"/>
                                        <wp:docPr id="47" name="Picture 47" descr="Diagram, engineering drawing&#10;&#10;Description automatically generated">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 engineering drawing&#10;&#10;Description automatically generated">
                                                  <a:hlinkClick r:id="rId18"/>
                                                </pic:cNvPr>
                                                <pic:cNvPicPr/>
                                              </pic:nvPicPr>
                                              <pic:blipFill>
                                                <a:blip r:embed="rId19">
                                                  <a:extLst>
                                                    <a:ext uri="{28A0092B-C50C-407E-A947-70E740481C1C}">
                                                      <a14:useLocalDpi xmlns:a14="http://schemas.microsoft.com/office/drawing/2010/main" val="0"/>
                                                    </a:ext>
                                                  </a:extLst>
                                                </a:blip>
                                                <a:stretch>
                                                  <a:fillRect/>
                                                </a:stretch>
                                              </pic:blipFill>
                                              <pic:spPr>
                                                <a:xfrm>
                                                  <a:off x="0" y="0"/>
                                                  <a:ext cx="1918335" cy="1623060"/>
                                                </a:xfrm>
                                                <a:prstGeom prst="rect">
                                                  <a:avLst/>
                                                </a:prstGeom>
                                              </pic:spPr>
                                            </pic:pic>
                                          </a:graphicData>
                                        </a:graphic>
                                      </wp:inline>
                                    </w:drawing>
                                  </w:r>
                                </w:p>
                                <w:p w14:paraId="293F412B" w14:textId="5ECA56A7" w:rsidR="00A96F1C" w:rsidRPr="00322486" w:rsidRDefault="00A96F1C" w:rsidP="00F42B0E">
                                  <w:pPr>
                                    <w:pStyle w:val="Heading1"/>
                                    <w:rPr>
                                      <w:rFonts w:asciiTheme="minorHAnsi" w:eastAsiaTheme="minorEastAsia" w:hAnsiTheme="minorHAnsi" w:cstheme="minorBidi"/>
                                      <w:bCs w:val="0"/>
                                      <w:sz w:val="22"/>
                                      <w:szCs w:val="22"/>
                                    </w:rPr>
                                  </w:pPr>
                                  <w:r>
                                    <w:t xml:space="preserve"> </w:t>
                                  </w:r>
                                  <w:r w:rsidRPr="00322486">
                                    <w:rPr>
                                      <w:rFonts w:asciiTheme="minorHAnsi" w:eastAsiaTheme="minorEastAsia" w:hAnsiTheme="minorHAnsi" w:cstheme="minorBidi"/>
                                      <w:bCs w:val="0"/>
                                      <w:sz w:val="22"/>
                                      <w:szCs w:val="22"/>
                                    </w:rPr>
                                    <w:t>Front Elevation</w:t>
                                  </w:r>
                                </w:p>
                                <w:p w14:paraId="7AB3E5FC" w14:textId="77777777" w:rsidR="00A96F1C" w:rsidRDefault="00A96F1C" w:rsidP="00F42B0E"/>
                                <w:tbl>
                                  <w:tblPr>
                                    <w:tblStyle w:val="TableGrid"/>
                                    <w:tblW w:w="0" w:type="auto"/>
                                    <w:tblLook w:val="04A0" w:firstRow="1" w:lastRow="0" w:firstColumn="1" w:lastColumn="0" w:noHBand="0" w:noVBand="1"/>
                                  </w:tblPr>
                                  <w:tblGrid>
                                    <w:gridCol w:w="1213"/>
                                    <w:gridCol w:w="966"/>
                                    <w:gridCol w:w="1056"/>
                                  </w:tblGrid>
                                  <w:tr w:rsidR="00A96F1C" w14:paraId="64F55510" w14:textId="77777777" w:rsidTr="00322486">
                                    <w:tc>
                                      <w:tcPr>
                                        <w:tcW w:w="1008" w:type="dxa"/>
                                      </w:tcPr>
                                      <w:p w14:paraId="27503A57" w14:textId="079A7C98" w:rsidR="00A96F1C" w:rsidRDefault="00A96F1C" w:rsidP="00F42B0E">
                                        <w:r>
                                          <w:rPr>
                                            <w:noProof/>
                                          </w:rPr>
                                          <w:drawing>
                                            <wp:inline distT="0" distB="0" distL="0" distR="0" wp14:anchorId="4CAA947B" wp14:editId="31F51A2D">
                                              <wp:extent cx="633560" cy="387350"/>
                                              <wp:effectExtent l="0" t="0" r="0" b="0"/>
                                              <wp:docPr id="48" name="Picture 48" descr="A picture containing text, building&#10;&#10;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building&#10;&#10;Description automatically generated">
                                                        <a:hlinkClick r:id="rId20"/>
                                                      </pic:cNvPr>
                                                      <pic:cNvPicPr/>
                                                    </pic:nvPicPr>
                                                    <pic:blipFill>
                                                      <a:blip r:embed="rId21">
                                                        <a:extLst>
                                                          <a:ext uri="{28A0092B-C50C-407E-A947-70E740481C1C}">
                                                            <a14:useLocalDpi xmlns:a14="http://schemas.microsoft.com/office/drawing/2010/main" val="0"/>
                                                          </a:ext>
                                                        </a:extLst>
                                                      </a:blip>
                                                      <a:stretch>
                                                        <a:fillRect/>
                                                      </a:stretch>
                                                    </pic:blipFill>
                                                    <pic:spPr>
                                                      <a:xfrm>
                                                        <a:off x="0" y="0"/>
                                                        <a:ext cx="678090" cy="414575"/>
                                                      </a:xfrm>
                                                      <a:prstGeom prst="rect">
                                                        <a:avLst/>
                                                      </a:prstGeom>
                                                    </pic:spPr>
                                                  </pic:pic>
                                                </a:graphicData>
                                              </a:graphic>
                                            </wp:inline>
                                          </w:drawing>
                                        </w:r>
                                      </w:p>
                                    </w:tc>
                                    <w:tc>
                                      <w:tcPr>
                                        <w:tcW w:w="1009" w:type="dxa"/>
                                      </w:tcPr>
                                      <w:p w14:paraId="4BDAD0A8" w14:textId="75584458" w:rsidR="00A96F1C" w:rsidRDefault="00A96F1C" w:rsidP="00F42B0E">
                                        <w:r>
                                          <w:rPr>
                                            <w:noProof/>
                                          </w:rPr>
                                          <w:drawing>
                                            <wp:inline distT="0" distB="0" distL="0" distR="0" wp14:anchorId="5642E0E0" wp14:editId="22FA05FE">
                                              <wp:extent cx="476250" cy="429114"/>
                                              <wp:effectExtent l="0" t="0" r="0" b="9525"/>
                                              <wp:docPr id="49" name="Picture 49" descr="A picture containing text, building&#10;&#10;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text, building&#10;&#10;Description automatically generated">
                                                        <a:hlinkClick r:id="rId20"/>
                                                      </pic:cNvPr>
                                                      <pic:cNvPicPr/>
                                                    </pic:nvPicPr>
                                                    <pic:blipFill>
                                                      <a:blip r:embed="rId22">
                                                        <a:extLst>
                                                          <a:ext uri="{28A0092B-C50C-407E-A947-70E740481C1C}">
                                                            <a14:useLocalDpi xmlns:a14="http://schemas.microsoft.com/office/drawing/2010/main" val="0"/>
                                                          </a:ext>
                                                        </a:extLst>
                                                      </a:blip>
                                                      <a:stretch>
                                                        <a:fillRect/>
                                                      </a:stretch>
                                                    </pic:blipFill>
                                                    <pic:spPr>
                                                      <a:xfrm>
                                                        <a:off x="0" y="0"/>
                                                        <a:ext cx="518631" cy="467301"/>
                                                      </a:xfrm>
                                                      <a:prstGeom prst="rect">
                                                        <a:avLst/>
                                                      </a:prstGeom>
                                                    </pic:spPr>
                                                  </pic:pic>
                                                </a:graphicData>
                                              </a:graphic>
                                            </wp:inline>
                                          </w:drawing>
                                        </w:r>
                                      </w:p>
                                    </w:tc>
                                    <w:tc>
                                      <w:tcPr>
                                        <w:tcW w:w="1009" w:type="dxa"/>
                                      </w:tcPr>
                                      <w:p w14:paraId="24838796" w14:textId="00D84B8A" w:rsidR="00A96F1C" w:rsidRDefault="00A96F1C" w:rsidP="00F42B0E">
                                        <w:r>
                                          <w:rPr>
                                            <w:noProof/>
                                          </w:rPr>
                                          <w:drawing>
                                            <wp:inline distT="0" distB="0" distL="0" distR="0" wp14:anchorId="04D68BA2" wp14:editId="6CC4AC59">
                                              <wp:extent cx="524406" cy="395605"/>
                                              <wp:effectExtent l="0" t="0" r="9525" b="4445"/>
                                              <wp:docPr id="50" name="Picture 50" descr="Diagram&#10;&#10;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a:hlinkClick r:id="rId20"/>
                                                      </pic:cNvPr>
                                                      <pic:cNvPicPr/>
                                                    </pic:nvPicPr>
                                                    <pic:blipFill>
                                                      <a:blip r:embed="rId23">
                                                        <a:extLst>
                                                          <a:ext uri="{28A0092B-C50C-407E-A947-70E740481C1C}">
                                                            <a14:useLocalDpi xmlns:a14="http://schemas.microsoft.com/office/drawing/2010/main" val="0"/>
                                                          </a:ext>
                                                        </a:extLst>
                                                      </a:blip>
                                                      <a:stretch>
                                                        <a:fillRect/>
                                                      </a:stretch>
                                                    </pic:blipFill>
                                                    <pic:spPr>
                                                      <a:xfrm>
                                                        <a:off x="0" y="0"/>
                                                        <a:ext cx="537706" cy="405639"/>
                                                      </a:xfrm>
                                                      <a:prstGeom prst="rect">
                                                        <a:avLst/>
                                                      </a:prstGeom>
                                                    </pic:spPr>
                                                  </pic:pic>
                                                </a:graphicData>
                                              </a:graphic>
                                            </wp:inline>
                                          </w:drawing>
                                        </w:r>
                                      </w:p>
                                    </w:tc>
                                  </w:tr>
                                </w:tbl>
                                <w:p w14:paraId="628AECCE" w14:textId="7EA7E127" w:rsidR="00A96F1C" w:rsidRPr="00322486" w:rsidRDefault="00A96F1C" w:rsidP="00F42B0E">
                                  <w:pPr>
                                    <w:rPr>
                                      <w:color w:val="FFFFFF" w:themeColor="background1"/>
                                    </w:rPr>
                                  </w:pPr>
                                  <w:r w:rsidRPr="00322486">
                                    <w:rPr>
                                      <w:color w:val="FFFFFF" w:themeColor="background1"/>
                                    </w:rPr>
                                    <w:t>Other Elevations</w:t>
                                  </w:r>
                                </w:p>
                                <w:p w14:paraId="06AB8936" w14:textId="2E04DFAD" w:rsidR="00A96F1C" w:rsidRDefault="00A96F1C" w:rsidP="00F42B0E">
                                  <w:pPr>
                                    <w:pStyle w:val="Heading1"/>
                                  </w:pPr>
                                  <w:r w:rsidRPr="00426F60">
                                    <w:t xml:space="preserve"> </w:t>
                                  </w:r>
                                </w:p>
                                <w:tbl>
                                  <w:tblPr>
                                    <w:tblStyle w:val="TableGrid"/>
                                    <w:tblW w:w="0" w:type="auto"/>
                                    <w:tblLook w:val="04A0" w:firstRow="1" w:lastRow="0" w:firstColumn="1" w:lastColumn="0" w:noHBand="0" w:noVBand="1"/>
                                  </w:tblPr>
                                  <w:tblGrid>
                                    <w:gridCol w:w="1546"/>
                                    <w:gridCol w:w="1657"/>
                                  </w:tblGrid>
                                  <w:tr w:rsidR="00A96F1C" w14:paraId="0DFF920E" w14:textId="77777777" w:rsidTr="00322486">
                                    <w:tc>
                                      <w:tcPr>
                                        <w:tcW w:w="1513" w:type="dxa"/>
                                      </w:tcPr>
                                      <w:p w14:paraId="06903E25" w14:textId="18C804A5" w:rsidR="00A96F1C" w:rsidRDefault="00A96F1C" w:rsidP="00322486">
                                        <w:r>
                                          <w:rPr>
                                            <w:noProof/>
                                          </w:rPr>
                                          <w:drawing>
                                            <wp:inline distT="0" distB="0" distL="0" distR="0" wp14:anchorId="4C66E7EF" wp14:editId="79ECD5E0">
                                              <wp:extent cx="844550" cy="1168280"/>
                                              <wp:effectExtent l="0" t="0" r="0" b="0"/>
                                              <wp:docPr id="54" name="Picture 54" descr="Diagram, engineering drawing&#10;&#10;Description automatically generated">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 engineering drawing&#10;&#10;Description automatically generated">
                                                        <a:hlinkClick r:id="rId24"/>
                                                      </pic:cNvPr>
                                                      <pic:cNvPicPr/>
                                                    </pic:nvPicPr>
                                                    <pic:blipFill>
                                                      <a:blip r:embed="rId25">
                                                        <a:extLst>
                                                          <a:ext uri="{28A0092B-C50C-407E-A947-70E740481C1C}">
                                                            <a14:useLocalDpi xmlns:a14="http://schemas.microsoft.com/office/drawing/2010/main" val="0"/>
                                                          </a:ext>
                                                        </a:extLst>
                                                      </a:blip>
                                                      <a:stretch>
                                                        <a:fillRect/>
                                                      </a:stretch>
                                                    </pic:blipFill>
                                                    <pic:spPr>
                                                      <a:xfrm>
                                                        <a:off x="0" y="0"/>
                                                        <a:ext cx="877793" cy="1214265"/>
                                                      </a:xfrm>
                                                      <a:prstGeom prst="rect">
                                                        <a:avLst/>
                                                      </a:prstGeom>
                                                    </pic:spPr>
                                                  </pic:pic>
                                                </a:graphicData>
                                              </a:graphic>
                                            </wp:inline>
                                          </w:drawing>
                                        </w:r>
                                      </w:p>
                                    </w:tc>
                                    <w:tc>
                                      <w:tcPr>
                                        <w:tcW w:w="1513" w:type="dxa"/>
                                      </w:tcPr>
                                      <w:p w14:paraId="66ACCB49" w14:textId="11A7AF6E" w:rsidR="00A96F1C" w:rsidRDefault="00A96F1C" w:rsidP="00322486">
                                        <w:r>
                                          <w:rPr>
                                            <w:noProof/>
                                          </w:rPr>
                                          <w:drawing>
                                            <wp:inline distT="0" distB="0" distL="0" distR="0" wp14:anchorId="6901D34B" wp14:editId="0DD5ECE3">
                                              <wp:extent cx="915035" cy="1193089"/>
                                              <wp:effectExtent l="0" t="0" r="0" b="7620"/>
                                              <wp:docPr id="52" name="Picture 52" descr="Diagram, engineering drawing&#10;&#10;Description automatically generated">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 engineering drawing&#10;&#10;Description automatically generated">
                                                        <a:hlinkClick r:id="rId24"/>
                                                      </pic:cNvPr>
                                                      <pic:cNvPicPr/>
                                                    </pic:nvPicPr>
                                                    <pic:blipFill>
                                                      <a:blip r:embed="rId26">
                                                        <a:extLst>
                                                          <a:ext uri="{28A0092B-C50C-407E-A947-70E740481C1C}">
                                                            <a14:useLocalDpi xmlns:a14="http://schemas.microsoft.com/office/drawing/2010/main" val="0"/>
                                                          </a:ext>
                                                        </a:extLst>
                                                      </a:blip>
                                                      <a:stretch>
                                                        <a:fillRect/>
                                                      </a:stretch>
                                                    </pic:blipFill>
                                                    <pic:spPr>
                                                      <a:xfrm>
                                                        <a:off x="0" y="0"/>
                                                        <a:ext cx="936605" cy="1221214"/>
                                                      </a:xfrm>
                                                      <a:prstGeom prst="rect">
                                                        <a:avLst/>
                                                      </a:prstGeom>
                                                    </pic:spPr>
                                                  </pic:pic>
                                                </a:graphicData>
                                              </a:graphic>
                                            </wp:inline>
                                          </w:drawing>
                                        </w:r>
                                      </w:p>
                                    </w:tc>
                                  </w:tr>
                                </w:tbl>
                                <w:p w14:paraId="0C05C3B2" w14:textId="23B1B897" w:rsidR="00A96F1C" w:rsidRPr="00322486" w:rsidRDefault="00A96F1C" w:rsidP="00322486">
                                  <w:pPr>
                                    <w:rPr>
                                      <w:color w:val="FFFFFF" w:themeColor="background1"/>
                                    </w:rPr>
                                  </w:pPr>
                                  <w:r w:rsidRPr="00322486">
                                    <w:rPr>
                                      <w:color w:val="FFFFFF" w:themeColor="background1"/>
                                    </w:rPr>
                                    <w:t>Floor Plans</w:t>
                                  </w:r>
                                </w:p>
                                <w:p w14:paraId="0095C0D0" w14:textId="77777777" w:rsidR="00A96F1C" w:rsidRPr="00322486" w:rsidRDefault="00A96F1C" w:rsidP="00322486"/>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a:noAutofit/>
                            </wps:bodyPr>
                          </wps:wsp>
                        </a:graphicData>
                      </a:graphic>
                    </wp:inline>
                  </w:drawing>
                </mc:Choice>
                <mc:Fallback>
                  <w:pict>
                    <v:shape w14:anchorId="0A734D67" id="Text Box 46" o:spid="_x0000_s1045" type="#_x0000_t202" alt="Text box to enter sidebar content" style="width:165.45pt;height:54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" filled="f" stroked="f">
                      <v:textbox inset=",28.8pt">
                        <w:txbxContent>
                          <w:p w14:paraId="07B3C5CD" w14:textId="77777777" w:rsidR="00A96F1C" w:rsidRDefault="00A96F1C" w:rsidP="00F42B0E">
                            <w:pPr>
                              <w:pStyle w:val="Heading1"/>
                            </w:pPr>
                            <w:r>
                              <w:t>Click to see larger versions:</w:t>
                            </w:r>
                          </w:p>
                          <w:p w14:paraId="16B7EE57" w14:textId="1AAB07B7" w:rsidR="00A96F1C" w:rsidRDefault="00A96F1C" w:rsidP="00F42B0E">
                            <w:pPr>
                              <w:pStyle w:val="Heading1"/>
                            </w:pPr>
                            <w:r>
                              <w:rPr>
                                <w:noProof/>
                              </w:rPr>
                              <w:drawing>
                                <wp:inline distT="0" distB="0" distL="0" distR="0" wp14:anchorId="2E53B812" wp14:editId="3174FB59">
                                  <wp:extent cx="1918335" cy="1623060"/>
                                  <wp:effectExtent l="0" t="0" r="5715" b="0"/>
                                  <wp:docPr id="47" name="Picture 47" descr="Diagram, engineering drawing&#10;&#10;Description automatically generated">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 engineering drawing&#10;&#10;Description automatically generated">
                                            <a:hlinkClick r:id="rId18"/>
                                          </pic:cNvPr>
                                          <pic:cNvPicPr/>
                                        </pic:nvPicPr>
                                        <pic:blipFill>
                                          <a:blip r:embed="rId19">
                                            <a:extLst>
                                              <a:ext uri="{28A0092B-C50C-407E-A947-70E740481C1C}">
                                                <a14:useLocalDpi xmlns:a14="http://schemas.microsoft.com/office/drawing/2010/main" val="0"/>
                                              </a:ext>
                                            </a:extLst>
                                          </a:blip>
                                          <a:stretch>
                                            <a:fillRect/>
                                          </a:stretch>
                                        </pic:blipFill>
                                        <pic:spPr>
                                          <a:xfrm>
                                            <a:off x="0" y="0"/>
                                            <a:ext cx="1918335" cy="1623060"/>
                                          </a:xfrm>
                                          <a:prstGeom prst="rect">
                                            <a:avLst/>
                                          </a:prstGeom>
                                        </pic:spPr>
                                      </pic:pic>
                                    </a:graphicData>
                                  </a:graphic>
                                </wp:inline>
                              </w:drawing>
                            </w:r>
                          </w:p>
                          <w:p w14:paraId="293F412B" w14:textId="5ECA56A7" w:rsidR="00A96F1C" w:rsidRPr="00322486" w:rsidRDefault="00A96F1C" w:rsidP="00F42B0E">
                            <w:pPr>
                              <w:pStyle w:val="Heading1"/>
                              <w:rPr>
                                <w:rFonts w:asciiTheme="minorHAnsi" w:eastAsiaTheme="minorEastAsia" w:hAnsiTheme="minorHAnsi" w:cstheme="minorBidi"/>
                                <w:bCs w:val="0"/>
                                <w:sz w:val="22"/>
                                <w:szCs w:val="22"/>
                              </w:rPr>
                            </w:pPr>
                            <w:r>
                              <w:t xml:space="preserve"> </w:t>
                            </w:r>
                            <w:r w:rsidRPr="00322486">
                              <w:rPr>
                                <w:rFonts w:asciiTheme="minorHAnsi" w:eastAsiaTheme="minorEastAsia" w:hAnsiTheme="minorHAnsi" w:cstheme="minorBidi"/>
                                <w:bCs w:val="0"/>
                                <w:sz w:val="22"/>
                                <w:szCs w:val="22"/>
                              </w:rPr>
                              <w:t>Front Elevation</w:t>
                            </w:r>
                          </w:p>
                          <w:p w14:paraId="7AB3E5FC" w14:textId="77777777" w:rsidR="00A96F1C" w:rsidRDefault="00A96F1C" w:rsidP="00F42B0E"/>
                          <w:tbl>
                            <w:tblPr>
                              <w:tblStyle w:val="TableGrid"/>
                              <w:tblW w:w="0" w:type="auto"/>
                              <w:tblLook w:val="04A0" w:firstRow="1" w:lastRow="0" w:firstColumn="1" w:lastColumn="0" w:noHBand="0" w:noVBand="1"/>
                            </w:tblPr>
                            <w:tblGrid>
                              <w:gridCol w:w="1213"/>
                              <w:gridCol w:w="966"/>
                              <w:gridCol w:w="1056"/>
                            </w:tblGrid>
                            <w:tr w:rsidR="00A96F1C" w14:paraId="64F55510" w14:textId="77777777" w:rsidTr="00322486">
                              <w:tc>
                                <w:tcPr>
                                  <w:tcW w:w="1008" w:type="dxa"/>
                                </w:tcPr>
                                <w:p w14:paraId="27503A57" w14:textId="079A7C98" w:rsidR="00A96F1C" w:rsidRDefault="00A96F1C" w:rsidP="00F42B0E">
                                  <w:r>
                                    <w:rPr>
                                      <w:noProof/>
                                    </w:rPr>
                                    <w:drawing>
                                      <wp:inline distT="0" distB="0" distL="0" distR="0" wp14:anchorId="4CAA947B" wp14:editId="31F51A2D">
                                        <wp:extent cx="633560" cy="387350"/>
                                        <wp:effectExtent l="0" t="0" r="0" b="0"/>
                                        <wp:docPr id="48" name="Picture 48" descr="A picture containing text, building&#10;&#10;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building&#10;&#10;Description automatically generated">
                                                  <a:hlinkClick r:id="rId20"/>
                                                </pic:cNvPr>
                                                <pic:cNvPicPr/>
                                              </pic:nvPicPr>
                                              <pic:blipFill>
                                                <a:blip r:embed="rId21">
                                                  <a:extLst>
                                                    <a:ext uri="{28A0092B-C50C-407E-A947-70E740481C1C}">
                                                      <a14:useLocalDpi xmlns:a14="http://schemas.microsoft.com/office/drawing/2010/main" val="0"/>
                                                    </a:ext>
                                                  </a:extLst>
                                                </a:blip>
                                                <a:stretch>
                                                  <a:fillRect/>
                                                </a:stretch>
                                              </pic:blipFill>
                                              <pic:spPr>
                                                <a:xfrm>
                                                  <a:off x="0" y="0"/>
                                                  <a:ext cx="678090" cy="414575"/>
                                                </a:xfrm>
                                                <a:prstGeom prst="rect">
                                                  <a:avLst/>
                                                </a:prstGeom>
                                              </pic:spPr>
                                            </pic:pic>
                                          </a:graphicData>
                                        </a:graphic>
                                      </wp:inline>
                                    </w:drawing>
                                  </w:r>
                                </w:p>
                              </w:tc>
                              <w:tc>
                                <w:tcPr>
                                  <w:tcW w:w="1009" w:type="dxa"/>
                                </w:tcPr>
                                <w:p w14:paraId="4BDAD0A8" w14:textId="75584458" w:rsidR="00A96F1C" w:rsidRDefault="00A96F1C" w:rsidP="00F42B0E">
                                  <w:r>
                                    <w:rPr>
                                      <w:noProof/>
                                    </w:rPr>
                                    <w:drawing>
                                      <wp:inline distT="0" distB="0" distL="0" distR="0" wp14:anchorId="5642E0E0" wp14:editId="22FA05FE">
                                        <wp:extent cx="476250" cy="429114"/>
                                        <wp:effectExtent l="0" t="0" r="0" b="9525"/>
                                        <wp:docPr id="49" name="Picture 49" descr="A picture containing text, building&#10;&#10;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text, building&#10;&#10;Description automatically generated">
                                                  <a:hlinkClick r:id="rId20"/>
                                                </pic:cNvPr>
                                                <pic:cNvPicPr/>
                                              </pic:nvPicPr>
                                              <pic:blipFill>
                                                <a:blip r:embed="rId22">
                                                  <a:extLst>
                                                    <a:ext uri="{28A0092B-C50C-407E-A947-70E740481C1C}">
                                                      <a14:useLocalDpi xmlns:a14="http://schemas.microsoft.com/office/drawing/2010/main" val="0"/>
                                                    </a:ext>
                                                  </a:extLst>
                                                </a:blip>
                                                <a:stretch>
                                                  <a:fillRect/>
                                                </a:stretch>
                                              </pic:blipFill>
                                              <pic:spPr>
                                                <a:xfrm>
                                                  <a:off x="0" y="0"/>
                                                  <a:ext cx="518631" cy="467301"/>
                                                </a:xfrm>
                                                <a:prstGeom prst="rect">
                                                  <a:avLst/>
                                                </a:prstGeom>
                                              </pic:spPr>
                                            </pic:pic>
                                          </a:graphicData>
                                        </a:graphic>
                                      </wp:inline>
                                    </w:drawing>
                                  </w:r>
                                </w:p>
                              </w:tc>
                              <w:tc>
                                <w:tcPr>
                                  <w:tcW w:w="1009" w:type="dxa"/>
                                </w:tcPr>
                                <w:p w14:paraId="24838796" w14:textId="00D84B8A" w:rsidR="00A96F1C" w:rsidRDefault="00A96F1C" w:rsidP="00F42B0E">
                                  <w:r>
                                    <w:rPr>
                                      <w:noProof/>
                                    </w:rPr>
                                    <w:drawing>
                                      <wp:inline distT="0" distB="0" distL="0" distR="0" wp14:anchorId="04D68BA2" wp14:editId="6CC4AC59">
                                        <wp:extent cx="524406" cy="395605"/>
                                        <wp:effectExtent l="0" t="0" r="9525" b="4445"/>
                                        <wp:docPr id="50" name="Picture 50" descr="Diagram&#10;&#10;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a:hlinkClick r:id="rId20"/>
                                                </pic:cNvPr>
                                                <pic:cNvPicPr/>
                                              </pic:nvPicPr>
                                              <pic:blipFill>
                                                <a:blip r:embed="rId23">
                                                  <a:extLst>
                                                    <a:ext uri="{28A0092B-C50C-407E-A947-70E740481C1C}">
                                                      <a14:useLocalDpi xmlns:a14="http://schemas.microsoft.com/office/drawing/2010/main" val="0"/>
                                                    </a:ext>
                                                  </a:extLst>
                                                </a:blip>
                                                <a:stretch>
                                                  <a:fillRect/>
                                                </a:stretch>
                                              </pic:blipFill>
                                              <pic:spPr>
                                                <a:xfrm>
                                                  <a:off x="0" y="0"/>
                                                  <a:ext cx="537706" cy="405639"/>
                                                </a:xfrm>
                                                <a:prstGeom prst="rect">
                                                  <a:avLst/>
                                                </a:prstGeom>
                                              </pic:spPr>
                                            </pic:pic>
                                          </a:graphicData>
                                        </a:graphic>
                                      </wp:inline>
                                    </w:drawing>
                                  </w:r>
                                </w:p>
                              </w:tc>
                            </w:tr>
                          </w:tbl>
                          <w:p w14:paraId="628AECCE" w14:textId="7EA7E127" w:rsidR="00A96F1C" w:rsidRPr="00322486" w:rsidRDefault="00A96F1C" w:rsidP="00F42B0E">
                            <w:pPr>
                              <w:rPr>
                                <w:color w:val="FFFFFF" w:themeColor="background1"/>
                              </w:rPr>
                            </w:pPr>
                            <w:r w:rsidRPr="00322486">
                              <w:rPr>
                                <w:color w:val="FFFFFF" w:themeColor="background1"/>
                              </w:rPr>
                              <w:t>Other Elevations</w:t>
                            </w:r>
                          </w:p>
                          <w:p w14:paraId="06AB8936" w14:textId="2E04DFAD" w:rsidR="00A96F1C" w:rsidRDefault="00A96F1C" w:rsidP="00F42B0E">
                            <w:pPr>
                              <w:pStyle w:val="Heading1"/>
                            </w:pPr>
                            <w:r w:rsidRPr="00426F60">
                              <w:t xml:space="preserve"> </w:t>
                            </w:r>
                          </w:p>
                          <w:tbl>
                            <w:tblPr>
                              <w:tblStyle w:val="TableGrid"/>
                              <w:tblW w:w="0" w:type="auto"/>
                              <w:tblLook w:val="04A0" w:firstRow="1" w:lastRow="0" w:firstColumn="1" w:lastColumn="0" w:noHBand="0" w:noVBand="1"/>
                            </w:tblPr>
                            <w:tblGrid>
                              <w:gridCol w:w="1546"/>
                              <w:gridCol w:w="1657"/>
                            </w:tblGrid>
                            <w:tr w:rsidR="00A96F1C" w14:paraId="0DFF920E" w14:textId="77777777" w:rsidTr="00322486">
                              <w:tc>
                                <w:tcPr>
                                  <w:tcW w:w="1513" w:type="dxa"/>
                                </w:tcPr>
                                <w:p w14:paraId="06903E25" w14:textId="18C804A5" w:rsidR="00A96F1C" w:rsidRDefault="00A96F1C" w:rsidP="00322486">
                                  <w:r>
                                    <w:rPr>
                                      <w:noProof/>
                                    </w:rPr>
                                    <w:drawing>
                                      <wp:inline distT="0" distB="0" distL="0" distR="0" wp14:anchorId="4C66E7EF" wp14:editId="79ECD5E0">
                                        <wp:extent cx="844550" cy="1168280"/>
                                        <wp:effectExtent l="0" t="0" r="0" b="0"/>
                                        <wp:docPr id="54" name="Picture 54" descr="Diagram, engineering drawing&#10;&#10;Description automatically generated">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 engineering drawing&#10;&#10;Description automatically generated">
                                                  <a:hlinkClick r:id="rId24"/>
                                                </pic:cNvPr>
                                                <pic:cNvPicPr/>
                                              </pic:nvPicPr>
                                              <pic:blipFill>
                                                <a:blip r:embed="rId25">
                                                  <a:extLst>
                                                    <a:ext uri="{28A0092B-C50C-407E-A947-70E740481C1C}">
                                                      <a14:useLocalDpi xmlns:a14="http://schemas.microsoft.com/office/drawing/2010/main" val="0"/>
                                                    </a:ext>
                                                  </a:extLst>
                                                </a:blip>
                                                <a:stretch>
                                                  <a:fillRect/>
                                                </a:stretch>
                                              </pic:blipFill>
                                              <pic:spPr>
                                                <a:xfrm>
                                                  <a:off x="0" y="0"/>
                                                  <a:ext cx="877793" cy="1214265"/>
                                                </a:xfrm>
                                                <a:prstGeom prst="rect">
                                                  <a:avLst/>
                                                </a:prstGeom>
                                              </pic:spPr>
                                            </pic:pic>
                                          </a:graphicData>
                                        </a:graphic>
                                      </wp:inline>
                                    </w:drawing>
                                  </w:r>
                                </w:p>
                              </w:tc>
                              <w:tc>
                                <w:tcPr>
                                  <w:tcW w:w="1513" w:type="dxa"/>
                                </w:tcPr>
                                <w:p w14:paraId="66ACCB49" w14:textId="11A7AF6E" w:rsidR="00A96F1C" w:rsidRDefault="00A96F1C" w:rsidP="00322486">
                                  <w:r>
                                    <w:rPr>
                                      <w:noProof/>
                                    </w:rPr>
                                    <w:drawing>
                                      <wp:inline distT="0" distB="0" distL="0" distR="0" wp14:anchorId="6901D34B" wp14:editId="0DD5ECE3">
                                        <wp:extent cx="915035" cy="1193089"/>
                                        <wp:effectExtent l="0" t="0" r="0" b="7620"/>
                                        <wp:docPr id="52" name="Picture 52" descr="Diagram, engineering drawing&#10;&#10;Description automatically generated">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 engineering drawing&#10;&#10;Description automatically generated">
                                                  <a:hlinkClick r:id="rId24"/>
                                                </pic:cNvPr>
                                                <pic:cNvPicPr/>
                                              </pic:nvPicPr>
                                              <pic:blipFill>
                                                <a:blip r:embed="rId26">
                                                  <a:extLst>
                                                    <a:ext uri="{28A0092B-C50C-407E-A947-70E740481C1C}">
                                                      <a14:useLocalDpi xmlns:a14="http://schemas.microsoft.com/office/drawing/2010/main" val="0"/>
                                                    </a:ext>
                                                  </a:extLst>
                                                </a:blip>
                                                <a:stretch>
                                                  <a:fillRect/>
                                                </a:stretch>
                                              </pic:blipFill>
                                              <pic:spPr>
                                                <a:xfrm>
                                                  <a:off x="0" y="0"/>
                                                  <a:ext cx="936605" cy="1221214"/>
                                                </a:xfrm>
                                                <a:prstGeom prst="rect">
                                                  <a:avLst/>
                                                </a:prstGeom>
                                              </pic:spPr>
                                            </pic:pic>
                                          </a:graphicData>
                                        </a:graphic>
                                      </wp:inline>
                                    </w:drawing>
                                  </w:r>
                                </w:p>
                              </w:tc>
                            </w:tr>
                          </w:tbl>
                          <w:p w14:paraId="0C05C3B2" w14:textId="23B1B897" w:rsidR="00A96F1C" w:rsidRPr="00322486" w:rsidRDefault="00A96F1C" w:rsidP="00322486">
                            <w:pPr>
                              <w:rPr>
                                <w:color w:val="FFFFFF" w:themeColor="background1"/>
                              </w:rPr>
                            </w:pPr>
                            <w:r w:rsidRPr="00322486">
                              <w:rPr>
                                <w:color w:val="FFFFFF" w:themeColor="background1"/>
                              </w:rPr>
                              <w:t>Floor Plans</w:t>
                            </w:r>
                          </w:p>
                          <w:p w14:paraId="0095C0D0" w14:textId="77777777" w:rsidR="00A96F1C" w:rsidRPr="00322486" w:rsidRDefault="00A96F1C" w:rsidP="00322486"/>
                        </w:txbxContent>
                      </v:textbox>
                      <w10:anchorlock/>
                    </v:shape>
                  </w:pict>
                </mc:Fallback>
              </mc:AlternateContent>
            </w:r>
          </w:p>
        </w:tc>
      </w:tr>
    </w:tbl>
    <w:p w14:paraId="1E38F51B" w14:textId="07EEE4FB" w:rsidR="007F00EE" w:rsidRDefault="007F00EE">
      <w:pPr>
        <w:spacing w:after="200" w:line="276" w:lineRule="auto"/>
        <w:rPr>
          <w:sz w:val="24"/>
        </w:rPr>
      </w:pPr>
      <w:r>
        <w:rPr>
          <w:sz w:val="24"/>
        </w:rPr>
        <w:br w:type="page"/>
      </w:r>
    </w:p>
    <w:p w14:paraId="6D29E9D2" w14:textId="77777777" w:rsidR="008F7FF1" w:rsidRDefault="008F7FF1">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8F7FF1" w14:paraId="5CEAAA9D" w14:textId="77777777" w:rsidTr="00A96F1C">
        <w:trPr>
          <w:trHeight w:val="10397"/>
        </w:trPr>
        <w:tc>
          <w:tcPr>
            <w:tcW w:w="7909" w:type="dxa"/>
          </w:tcPr>
          <w:p w14:paraId="37A5E9E6" w14:textId="77777777" w:rsidR="008F7FF1" w:rsidRDefault="008F7FF1" w:rsidP="00A96F1C">
            <w:pPr>
              <w:rPr>
                <w:sz w:val="24"/>
              </w:rPr>
            </w:pPr>
          </w:p>
          <w:p w14:paraId="730AE741" w14:textId="77777777" w:rsidR="008F7FF1" w:rsidRDefault="008F7FF1" w:rsidP="00A96F1C">
            <w:pPr>
              <w:rPr>
                <w:sz w:val="24"/>
              </w:rPr>
            </w:pPr>
            <w:r>
              <w:rPr>
                <w:noProof/>
              </w:rPr>
              <mc:AlternateContent>
                <mc:Choice Requires="wps">
                  <w:drawing>
                    <wp:inline distT="0" distB="0" distL="0" distR="0" wp14:anchorId="31A0299E" wp14:editId="68697168">
                      <wp:extent cx="4885349" cy="7010400"/>
                      <wp:effectExtent l="0" t="0" r="0" b="0"/>
                      <wp:docPr id="23" name="Text Box 23"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AC589FE" w14:textId="1ACB04A7" w:rsidR="00A96F1C" w:rsidRDefault="00A96F1C" w:rsidP="008F7FF1">
                                  <w:pPr>
                                    <w:pStyle w:val="Heading2"/>
                                    <w:spacing w:after="240"/>
                                  </w:pPr>
                                  <w:r>
                                    <w:t>Initial Project Brief</w:t>
                                  </w:r>
                                </w:p>
                                <w:p w14:paraId="574B8035" w14:textId="1473DFFF" w:rsidR="00A96F1C" w:rsidRDefault="00A96F1C" w:rsidP="008F7FF1">
                                  <w:r>
                                    <w:t xml:space="preserve">A brief for the Client to meet the business, development and user needs taking account of the stages involved in the design process. </w:t>
                                  </w:r>
                                </w:p>
                                <w:p w14:paraId="06824E2B" w14:textId="04DEA02C" w:rsidR="00A96F1C" w:rsidRPr="008F7FF1" w:rsidRDefault="00A96F1C" w:rsidP="008F7FF1">
                                  <w:pPr>
                                    <w:spacing w:after="240"/>
                                    <w:rPr>
                                      <w:b/>
                                      <w:bCs/>
                                      <w:color w:val="CB400B" w:themeColor="text2" w:themeShade="BF"/>
                                    </w:rPr>
                                  </w:pPr>
                                  <w:r>
                                    <w:rPr>
                                      <w:b/>
                                      <w:bCs/>
                                      <w:color w:val="CB400B" w:themeColor="text2" w:themeShade="BF"/>
                                    </w:rPr>
                                    <w:t>Parameters</w:t>
                                  </w:r>
                                </w:p>
                                <w:p w14:paraId="0CF44BFB" w14:textId="15245F48" w:rsidR="00A96F1C" w:rsidRPr="005B490E" w:rsidRDefault="00A96F1C" w:rsidP="008F7FF1">
                                  <w:pPr>
                                    <w:spacing w:after="240"/>
                                    <w:rPr>
                                      <w:b/>
                                      <w:bCs/>
                                    </w:rPr>
                                  </w:pPr>
                                  <w:r w:rsidRPr="005B490E">
                                    <w:rPr>
                                      <w:b/>
                                      <w:bCs/>
                                    </w:rPr>
                                    <w:t>End Users</w:t>
                                  </w:r>
                                </w:p>
                                <w:p w14:paraId="4FFD8416" w14:textId="2C81DC7C" w:rsidR="00A96F1C" w:rsidRDefault="00A96F1C" w:rsidP="008F7FF1">
                                  <w:pPr>
                                    <w:spacing w:after="240"/>
                                  </w:pPr>
                                  <w:r>
                                    <w:t>GPs. Functional clinical accommodation with adequate space and privacy for examinations, based on NHS guidelines for consulting rooms.</w:t>
                                  </w:r>
                                </w:p>
                                <w:p w14:paraId="7504F28E" w14:textId="1FCFD327" w:rsidR="00A96F1C" w:rsidRDefault="00A96F1C" w:rsidP="008F7FF1">
                                  <w:pPr>
                                    <w:spacing w:after="240"/>
                                  </w:pPr>
                                  <w:r>
                                    <w:t>Nurses. As above with suggestion to retain room areas and layouts for flexibility and standardisation of fittings.</w:t>
                                  </w:r>
                                </w:p>
                                <w:p w14:paraId="02E44B39" w14:textId="28054D40" w:rsidR="00A96F1C" w:rsidRDefault="00A96F1C" w:rsidP="008F7FF1">
                                  <w:pPr>
                                    <w:spacing w:after="240"/>
                                  </w:pPr>
                                  <w:r>
                                    <w:t>Other staff. Safe and comfortable working space in reception area, with more private facilities for rest periods and toilet accommodation separate from public area.</w:t>
                                  </w:r>
                                </w:p>
                                <w:p w14:paraId="44A23060" w14:textId="6A6EE750" w:rsidR="00A96F1C" w:rsidRDefault="00A96F1C" w:rsidP="008F7FF1">
                                  <w:pPr>
                                    <w:spacing w:after="240"/>
                                  </w:pPr>
                                  <w:r>
                                    <w:t>Patients. Comfortable / relaxing waiting area with easy access to parking space, reception, and consulting rooms.</w:t>
                                  </w:r>
                                </w:p>
                                <w:p w14:paraId="2D8A44E5" w14:textId="7505574E" w:rsidR="00A96F1C" w:rsidRPr="00BD6027" w:rsidRDefault="00A96F1C" w:rsidP="008F7FF1">
                                  <w:pPr>
                                    <w:spacing w:after="240"/>
                                    <w:rPr>
                                      <w:b/>
                                      <w:bCs/>
                                    </w:rPr>
                                  </w:pPr>
                                  <w:r w:rsidRPr="00BD6027">
                                    <w:rPr>
                                      <w:b/>
                                      <w:bCs/>
                                    </w:rPr>
                                    <w:t>Aesthetic requirements</w:t>
                                  </w:r>
                                </w:p>
                                <w:p w14:paraId="68F34072" w14:textId="5FEBA2E8" w:rsidR="00A96F1C" w:rsidRDefault="00A96F1C" w:rsidP="008F7FF1">
                                  <w:pPr>
                                    <w:spacing w:after="240"/>
                                  </w:pPr>
                                  <w:r>
                                    <w:t>Retain character of existing house. Select materials for new build to match the existing.</w:t>
                                  </w:r>
                                </w:p>
                                <w:p w14:paraId="6DD587C7" w14:textId="312A4641" w:rsidR="00A96F1C" w:rsidRDefault="00A96F1C" w:rsidP="008F7FF1">
                                  <w:pPr>
                                    <w:spacing w:after="240"/>
                                  </w:pPr>
                                  <w:r>
                                    <w:t>Welcoming entrance and light, airy waiting area with visual connection to external areas.</w:t>
                                  </w:r>
                                </w:p>
                                <w:p w14:paraId="3DD60993" w14:textId="0612BDB5" w:rsidR="00A96F1C" w:rsidRDefault="00A96F1C" w:rsidP="008F7FF1">
                                  <w:pPr>
                                    <w:spacing w:after="240"/>
                                  </w:pPr>
                                  <w:r w:rsidRPr="00BD6027">
                                    <w:rPr>
                                      <w:b/>
                                      <w:bCs/>
                                    </w:rPr>
                                    <w:t>Implications arising from physical environment</w:t>
                                  </w:r>
                                  <w:r>
                                    <w:t>.</w:t>
                                  </w:r>
                                </w:p>
                                <w:p w14:paraId="18048AC5" w14:textId="51556542" w:rsidR="00A96F1C" w:rsidRDefault="00A96F1C" w:rsidP="008F7FF1">
                                  <w:pPr>
                                    <w:spacing w:after="240"/>
                                  </w:pPr>
                                  <w:r>
                                    <w:t>Access from Church Road with parking to guidelines based on number of consulting rooms and projected staffing level.</w:t>
                                  </w:r>
                                </w:p>
                                <w:p w14:paraId="1BACC36C" w14:textId="5D3E2868" w:rsidR="00A96F1C" w:rsidRPr="00BD6027" w:rsidRDefault="00A96F1C" w:rsidP="008F7FF1">
                                  <w:pPr>
                                    <w:spacing w:after="240"/>
                                  </w:pPr>
                                  <w:r>
                                    <w:t xml:space="preserve">Utilise existing house on both levels, maintaining frontage, with extensions to side/rear. </w:t>
                                  </w:r>
                                </w:p>
                                <w:p w14:paraId="6180132F" w14:textId="77777777" w:rsidR="00A96F1C" w:rsidRDefault="00A96F1C" w:rsidP="008F7FF1"/>
                                <w:p w14:paraId="096CE46B" w14:textId="77777777" w:rsidR="00A96F1C" w:rsidRDefault="00A96F1C" w:rsidP="008F7FF1"/>
                                <w:p w14:paraId="31839764" w14:textId="77777777" w:rsidR="00A96F1C" w:rsidRDefault="00A96F1C" w:rsidP="008F7FF1"/>
                                <w:p w14:paraId="2053ABD9" w14:textId="77777777" w:rsidR="00A96F1C" w:rsidRDefault="00A96F1C" w:rsidP="008F7FF1"/>
                                <w:p w14:paraId="44F4797A" w14:textId="77777777" w:rsidR="00A96F1C" w:rsidRDefault="00A96F1C" w:rsidP="008F7FF1"/>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31A0299E" id="Text Box 23" o:spid="_x0000_s1046"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" filled="f" stroked="f">
                      <v:textbox inset=",23.04pt">
                        <w:txbxContent>
                          <w:p w14:paraId="0AC589FE" w14:textId="1ACB04A7" w:rsidR="00A96F1C" w:rsidRDefault="00A96F1C" w:rsidP="008F7FF1">
                            <w:pPr>
                              <w:pStyle w:val="Heading2"/>
                              <w:spacing w:after="240"/>
                            </w:pPr>
                            <w:r>
                              <w:t>Initial Project Brief</w:t>
                            </w:r>
                          </w:p>
                          <w:p w14:paraId="574B8035" w14:textId="1473DFFF" w:rsidR="00A96F1C" w:rsidRDefault="00A96F1C" w:rsidP="008F7FF1">
                            <w:r>
                              <w:t xml:space="preserve">A brief for the Client to meet the business, development and user needs taking account of the stages involved in the design process. </w:t>
                            </w:r>
                          </w:p>
                          <w:p w14:paraId="06824E2B" w14:textId="04DEA02C" w:rsidR="00A96F1C" w:rsidRPr="008F7FF1" w:rsidRDefault="00A96F1C" w:rsidP="008F7FF1">
                            <w:pPr>
                              <w:spacing w:after="240"/>
                              <w:rPr>
                                <w:b/>
                                <w:bCs/>
                                <w:color w:val="CB400B" w:themeColor="text2" w:themeShade="BF"/>
                              </w:rPr>
                            </w:pPr>
                            <w:r>
                              <w:rPr>
                                <w:b/>
                                <w:bCs/>
                                <w:color w:val="CB400B" w:themeColor="text2" w:themeShade="BF"/>
                              </w:rPr>
                              <w:t>Parameters</w:t>
                            </w:r>
                          </w:p>
                          <w:p w14:paraId="0CF44BFB" w14:textId="15245F48" w:rsidR="00A96F1C" w:rsidRPr="005B490E" w:rsidRDefault="00A96F1C" w:rsidP="008F7FF1">
                            <w:pPr>
                              <w:spacing w:after="240"/>
                              <w:rPr>
                                <w:b/>
                                <w:bCs/>
                              </w:rPr>
                            </w:pPr>
                            <w:r w:rsidRPr="005B490E">
                              <w:rPr>
                                <w:b/>
                                <w:bCs/>
                              </w:rPr>
                              <w:t>End Users</w:t>
                            </w:r>
                          </w:p>
                          <w:p w14:paraId="4FFD8416" w14:textId="2C81DC7C" w:rsidR="00A96F1C" w:rsidRDefault="00A96F1C" w:rsidP="008F7FF1">
                            <w:pPr>
                              <w:spacing w:after="240"/>
                            </w:pPr>
                            <w:r>
                              <w:t>GPs. Functional clinical accommodation with adequate space and privacy for examinations, based on NHS guidelines for consulting rooms.</w:t>
                            </w:r>
                          </w:p>
                          <w:p w14:paraId="7504F28E" w14:textId="1FCFD327" w:rsidR="00A96F1C" w:rsidRDefault="00A96F1C" w:rsidP="008F7FF1">
                            <w:pPr>
                              <w:spacing w:after="240"/>
                            </w:pPr>
                            <w:r>
                              <w:t>Nurses. As above with suggestion to retain room areas and layouts for flexibility and standardisation of fittings.</w:t>
                            </w:r>
                          </w:p>
                          <w:p w14:paraId="02E44B39" w14:textId="28054D40" w:rsidR="00A96F1C" w:rsidRDefault="00A96F1C" w:rsidP="008F7FF1">
                            <w:pPr>
                              <w:spacing w:after="240"/>
                            </w:pPr>
                            <w:r>
                              <w:t>Other staff. Safe and comfortable working space in reception area, with more private facilities for rest periods and toilet accommodation separate from public area.</w:t>
                            </w:r>
                          </w:p>
                          <w:p w14:paraId="44A23060" w14:textId="6A6EE750" w:rsidR="00A96F1C" w:rsidRDefault="00A96F1C" w:rsidP="008F7FF1">
                            <w:pPr>
                              <w:spacing w:after="240"/>
                            </w:pPr>
                            <w:r>
                              <w:t>Patients. Comfortable / relaxing waiting area with easy access to parking space, reception, and consulting rooms.</w:t>
                            </w:r>
                          </w:p>
                          <w:p w14:paraId="2D8A44E5" w14:textId="7505574E" w:rsidR="00A96F1C" w:rsidRPr="00BD6027" w:rsidRDefault="00A96F1C" w:rsidP="008F7FF1">
                            <w:pPr>
                              <w:spacing w:after="240"/>
                              <w:rPr>
                                <w:b/>
                                <w:bCs/>
                              </w:rPr>
                            </w:pPr>
                            <w:r w:rsidRPr="00BD6027">
                              <w:rPr>
                                <w:b/>
                                <w:bCs/>
                              </w:rPr>
                              <w:t>Aesthetic requirements</w:t>
                            </w:r>
                          </w:p>
                          <w:p w14:paraId="68F34072" w14:textId="5FEBA2E8" w:rsidR="00A96F1C" w:rsidRDefault="00A96F1C" w:rsidP="008F7FF1">
                            <w:pPr>
                              <w:spacing w:after="240"/>
                            </w:pPr>
                            <w:r>
                              <w:t>Retain character of existing house. Select materials for new build to match the existing.</w:t>
                            </w:r>
                          </w:p>
                          <w:p w14:paraId="6DD587C7" w14:textId="312A4641" w:rsidR="00A96F1C" w:rsidRDefault="00A96F1C" w:rsidP="008F7FF1">
                            <w:pPr>
                              <w:spacing w:after="240"/>
                            </w:pPr>
                            <w:r>
                              <w:t>Welcoming entrance and light, airy waiting area with visual connection to external areas.</w:t>
                            </w:r>
                          </w:p>
                          <w:p w14:paraId="3DD60993" w14:textId="0612BDB5" w:rsidR="00A96F1C" w:rsidRDefault="00A96F1C" w:rsidP="008F7FF1">
                            <w:pPr>
                              <w:spacing w:after="240"/>
                            </w:pPr>
                            <w:r w:rsidRPr="00BD6027">
                              <w:rPr>
                                <w:b/>
                                <w:bCs/>
                              </w:rPr>
                              <w:t>Implications arising from physical environment</w:t>
                            </w:r>
                            <w:r>
                              <w:t>.</w:t>
                            </w:r>
                          </w:p>
                          <w:p w14:paraId="18048AC5" w14:textId="51556542" w:rsidR="00A96F1C" w:rsidRDefault="00A96F1C" w:rsidP="008F7FF1">
                            <w:pPr>
                              <w:spacing w:after="240"/>
                            </w:pPr>
                            <w:r>
                              <w:t>Access from Church Road with parking to guidelines based on number of consulting rooms and projected staffing level.</w:t>
                            </w:r>
                          </w:p>
                          <w:p w14:paraId="1BACC36C" w14:textId="5D3E2868" w:rsidR="00A96F1C" w:rsidRPr="00BD6027" w:rsidRDefault="00A96F1C" w:rsidP="008F7FF1">
                            <w:pPr>
                              <w:spacing w:after="240"/>
                            </w:pPr>
                            <w:r>
                              <w:t xml:space="preserve">Utilise existing house on both levels, maintaining frontage, with extensions to side/rear. </w:t>
                            </w:r>
                          </w:p>
                          <w:p w14:paraId="6180132F" w14:textId="77777777" w:rsidR="00A96F1C" w:rsidRDefault="00A96F1C" w:rsidP="008F7FF1"/>
                          <w:p w14:paraId="096CE46B" w14:textId="77777777" w:rsidR="00A96F1C" w:rsidRDefault="00A96F1C" w:rsidP="008F7FF1"/>
                          <w:p w14:paraId="31839764" w14:textId="77777777" w:rsidR="00A96F1C" w:rsidRDefault="00A96F1C" w:rsidP="008F7FF1"/>
                          <w:p w14:paraId="2053ABD9" w14:textId="77777777" w:rsidR="00A96F1C" w:rsidRDefault="00A96F1C" w:rsidP="008F7FF1"/>
                          <w:p w14:paraId="44F4797A" w14:textId="77777777" w:rsidR="00A96F1C" w:rsidRDefault="00A96F1C" w:rsidP="008F7FF1"/>
                        </w:txbxContent>
                      </v:textbox>
                      <w10:anchorlock/>
                    </v:shape>
                  </w:pict>
                </mc:Fallback>
              </mc:AlternateContent>
            </w:r>
          </w:p>
        </w:tc>
        <w:tc>
          <w:tcPr>
            <w:tcW w:w="231" w:type="dxa"/>
          </w:tcPr>
          <w:p w14:paraId="0456AC7E" w14:textId="77777777" w:rsidR="008F7FF1" w:rsidRDefault="008F7FF1" w:rsidP="00A96F1C">
            <w:pPr>
              <w:rPr>
                <w:sz w:val="24"/>
              </w:rPr>
            </w:pPr>
          </w:p>
        </w:tc>
        <w:tc>
          <w:tcPr>
            <w:tcW w:w="3659" w:type="dxa"/>
            <w:shd w:val="clear" w:color="auto" w:fill="421D5D"/>
          </w:tcPr>
          <w:p w14:paraId="0C240544" w14:textId="77777777" w:rsidR="008F7FF1" w:rsidRPr="00C412C9" w:rsidRDefault="008F7FF1" w:rsidP="00A96F1C">
            <w:pPr>
              <w:rPr>
                <w:sz w:val="24"/>
              </w:rPr>
            </w:pPr>
            <w:r w:rsidRPr="00C412C9">
              <w:rPr>
                <w:noProof/>
              </w:rPr>
              <mc:AlternateContent>
                <mc:Choice Requires="wps">
                  <w:drawing>
                    <wp:inline distT="0" distB="0" distL="0" distR="0" wp14:anchorId="303088E9" wp14:editId="51011C39">
                      <wp:extent cx="2101756" cy="731520"/>
                      <wp:effectExtent l="0" t="0" r="0" b="0"/>
                      <wp:docPr id="27" name="Text Box 27"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D3484AF" w14:textId="77777777" w:rsidR="00A96F1C" w:rsidRDefault="00A96F1C" w:rsidP="008F7FF1">
                                  <w:pPr>
                                    <w:pStyle w:val="Heading1"/>
                                  </w:pPr>
                                  <w:r>
                                    <w:t>Drawings and Illustrations</w:t>
                                  </w:r>
                                </w:p>
                                <w:p w14:paraId="02D2DF68" w14:textId="77777777" w:rsidR="00A96F1C" w:rsidRPr="005D120C" w:rsidRDefault="00311227" w:rsidP="008F7FF1">
                                  <w:pPr>
                                    <w:jc w:val="center"/>
                                  </w:pPr>
                                  <w:sdt>
                                    <w:sdtPr>
                                      <w:rPr>
                                        <w:color w:val="F3642C" w:themeColor="text2"/>
                                      </w:rPr>
                                      <w:alias w:val="Ellipsis:"/>
                                      <w:tag w:val="Ellipsis:"/>
                                      <w:id w:val="-473303809"/>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a:noAutofit/>
                            </wps:bodyPr>
                          </wps:wsp>
                        </a:graphicData>
                      </a:graphic>
                    </wp:inline>
                  </w:drawing>
                </mc:Choice>
                <mc:Fallback>
                  <w:pict>
                    <v:shape w14:anchorId="303088E9" id="Text Box 27" o:spid="_x0000_s1047" type="#_x0000_t202" alt="Text box to enter sidebar title" style="width:165.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" filled="f" stroked="f">
                      <v:textbox inset=",5.04pt">
                        <w:txbxContent>
                          <w:p w14:paraId="1D3484AF" w14:textId="77777777" w:rsidR="00A96F1C" w:rsidRDefault="00A96F1C" w:rsidP="008F7FF1">
                            <w:pPr>
                              <w:pStyle w:val="Heading1"/>
                            </w:pPr>
                            <w:r>
                              <w:t>Drawings and Illustrations</w:t>
                            </w:r>
                          </w:p>
                          <w:p w14:paraId="02D2DF68" w14:textId="77777777" w:rsidR="00A96F1C" w:rsidRPr="005D120C" w:rsidRDefault="00311227" w:rsidP="008F7FF1">
                            <w:pPr>
                              <w:jc w:val="center"/>
                            </w:pPr>
                            <w:sdt>
                              <w:sdtPr>
                                <w:rPr>
                                  <w:color w:val="F3642C" w:themeColor="text2"/>
                                </w:rPr>
                                <w:alias w:val="Ellipsis:"/>
                                <w:tag w:val="Ellipsis:"/>
                                <w:id w:val="-473303809"/>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32A49EC9" wp14:editId="1AA8F16A">
                      <wp:extent cx="2101215" cy="6338570"/>
                      <wp:effectExtent l="0" t="0" r="0" b="5080"/>
                      <wp:docPr id="28" name="Text Box 28"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ED1443D" w14:textId="39754B05" w:rsidR="00A96F1C" w:rsidRDefault="00A96F1C" w:rsidP="008F7FF1">
                                  <w:pPr>
                                    <w:pStyle w:val="Heading1"/>
                                  </w:pPr>
                                  <w:r>
                                    <w:t>Click to see larger versions:</w:t>
                                  </w:r>
                                </w:p>
                                <w:p w14:paraId="63CBC8EB" w14:textId="1BE7D1DD" w:rsidR="00A96F1C" w:rsidRDefault="00A96F1C" w:rsidP="00A2478A"/>
                                <w:p w14:paraId="276AD3BE" w14:textId="56FB1C5D" w:rsidR="00A96F1C" w:rsidRPr="00A2478A" w:rsidRDefault="00A96F1C" w:rsidP="00A2478A">
                                  <w:r>
                                    <w:rPr>
                                      <w:noProof/>
                                    </w:rPr>
                                    <w:drawing>
                                      <wp:inline distT="0" distB="0" distL="0" distR="0" wp14:anchorId="7A7C062E" wp14:editId="2DDF8B2F">
                                        <wp:extent cx="1918335" cy="2082800"/>
                                        <wp:effectExtent l="0" t="0" r="5715" b="0"/>
                                        <wp:docPr id="60" name="Picture 60" descr="Diagram, engineering drawing&#10;&#10;Description automatically generated">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 engineering drawing&#10;&#10;Description automatically generated">
                                                  <a:hlinkClick r:id="rId27"/>
                                                </pic:cNvPr>
                                                <pic:cNvPicPr/>
                                              </pic:nvPicPr>
                                              <pic:blipFill>
                                                <a:blip r:embed="rId28">
                                                  <a:extLst>
                                                    <a:ext uri="{28A0092B-C50C-407E-A947-70E740481C1C}">
                                                      <a14:useLocalDpi xmlns:a14="http://schemas.microsoft.com/office/drawing/2010/main" val="0"/>
                                                    </a:ext>
                                                  </a:extLst>
                                                </a:blip>
                                                <a:stretch>
                                                  <a:fillRect/>
                                                </a:stretch>
                                              </pic:blipFill>
                                              <pic:spPr>
                                                <a:xfrm>
                                                  <a:off x="0" y="0"/>
                                                  <a:ext cx="1918335" cy="2082800"/>
                                                </a:xfrm>
                                                <a:prstGeom prst="rect">
                                                  <a:avLst/>
                                                </a:prstGeom>
                                              </pic:spPr>
                                            </pic:pic>
                                          </a:graphicData>
                                        </a:graphic>
                                      </wp:inline>
                                    </w:drawing>
                                  </w:r>
                                </w:p>
                                <w:p w14:paraId="1AA3AA8C" w14:textId="77777777" w:rsidR="00A96F1C" w:rsidRDefault="00A96F1C" w:rsidP="008F7FF1">
                                  <w:pPr>
                                    <w:pStyle w:val="Heading1"/>
                                  </w:pPr>
                                  <w:r>
                                    <w:t>Spatial arrangement.</w:t>
                                  </w:r>
                                </w:p>
                                <w:p w14:paraId="6D33BF7C" w14:textId="55899846" w:rsidR="00A96F1C" w:rsidRDefault="00A96F1C" w:rsidP="008F7FF1">
                                  <w:pPr>
                                    <w:pStyle w:val="Heading1"/>
                                  </w:pPr>
                                  <w:r>
                                    <w:t xml:space="preserve">Sketch of consulting room. </w:t>
                                  </w:r>
                                </w:p>
                                <w:p w14:paraId="7545FB65" w14:textId="77777777" w:rsidR="00A96F1C" w:rsidRDefault="00A96F1C" w:rsidP="008F7FF1">
                                  <w:pPr>
                                    <w:pStyle w:val="Heading1"/>
                                  </w:pPr>
                                  <w:r>
                                    <w:t xml:space="preserve"> </w:t>
                                  </w:r>
                                </w:p>
                                <w:p w14:paraId="18CA3B91" w14:textId="77777777" w:rsidR="00A96F1C" w:rsidRDefault="00A96F1C" w:rsidP="008F7FF1"/>
                                <w:p w14:paraId="215BF67B" w14:textId="77777777" w:rsidR="00A96F1C" w:rsidRPr="00A92B04" w:rsidRDefault="00A96F1C" w:rsidP="008F7FF1"/>
                                <w:p w14:paraId="600B8720" w14:textId="77777777" w:rsidR="00A96F1C" w:rsidRDefault="00A96F1C" w:rsidP="008F7FF1">
                                  <w:pPr>
                                    <w:pStyle w:val="Heading1"/>
                                  </w:pPr>
                                  <w:r w:rsidRPr="00426F60">
                                    <w:t xml:space="preserve"> </w:t>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a:noAutofit/>
                            </wps:bodyPr>
                          </wps:wsp>
                        </a:graphicData>
                      </a:graphic>
                    </wp:inline>
                  </w:drawing>
                </mc:Choice>
                <mc:Fallback>
                  <w:pict>
                    <v:shape w14:anchorId="32A49EC9" id="Text Box 28" o:spid="_x0000_s1048" type="#_x0000_t202" alt="Text box to enter sidebar content" style="width:165.45pt;height:49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" filled="f" stroked="f">
                      <v:textbox inset=",28.8pt">
                        <w:txbxContent>
                          <w:p w14:paraId="6ED1443D" w14:textId="39754B05" w:rsidR="00A96F1C" w:rsidRDefault="00A96F1C" w:rsidP="008F7FF1">
                            <w:pPr>
                              <w:pStyle w:val="Heading1"/>
                            </w:pPr>
                            <w:r>
                              <w:t>Click to see larger versions:</w:t>
                            </w:r>
                          </w:p>
                          <w:p w14:paraId="63CBC8EB" w14:textId="1BE7D1DD" w:rsidR="00A96F1C" w:rsidRDefault="00A96F1C" w:rsidP="00A2478A"/>
                          <w:p w14:paraId="276AD3BE" w14:textId="56FB1C5D" w:rsidR="00A96F1C" w:rsidRPr="00A2478A" w:rsidRDefault="00A96F1C" w:rsidP="00A2478A">
                            <w:r>
                              <w:rPr>
                                <w:noProof/>
                              </w:rPr>
                              <w:drawing>
                                <wp:inline distT="0" distB="0" distL="0" distR="0" wp14:anchorId="7A7C062E" wp14:editId="2DDF8B2F">
                                  <wp:extent cx="1918335" cy="2082800"/>
                                  <wp:effectExtent l="0" t="0" r="5715" b="0"/>
                                  <wp:docPr id="60" name="Picture 60" descr="Diagram, engineering drawing&#10;&#10;Description automatically generated">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 engineering drawing&#10;&#10;Description automatically generated">
                                            <a:hlinkClick r:id="rId27"/>
                                          </pic:cNvPr>
                                          <pic:cNvPicPr/>
                                        </pic:nvPicPr>
                                        <pic:blipFill>
                                          <a:blip r:embed="rId28">
                                            <a:extLst>
                                              <a:ext uri="{28A0092B-C50C-407E-A947-70E740481C1C}">
                                                <a14:useLocalDpi xmlns:a14="http://schemas.microsoft.com/office/drawing/2010/main" val="0"/>
                                              </a:ext>
                                            </a:extLst>
                                          </a:blip>
                                          <a:stretch>
                                            <a:fillRect/>
                                          </a:stretch>
                                        </pic:blipFill>
                                        <pic:spPr>
                                          <a:xfrm>
                                            <a:off x="0" y="0"/>
                                            <a:ext cx="1918335" cy="2082800"/>
                                          </a:xfrm>
                                          <a:prstGeom prst="rect">
                                            <a:avLst/>
                                          </a:prstGeom>
                                        </pic:spPr>
                                      </pic:pic>
                                    </a:graphicData>
                                  </a:graphic>
                                </wp:inline>
                              </w:drawing>
                            </w:r>
                          </w:p>
                          <w:p w14:paraId="1AA3AA8C" w14:textId="77777777" w:rsidR="00A96F1C" w:rsidRDefault="00A96F1C" w:rsidP="008F7FF1">
                            <w:pPr>
                              <w:pStyle w:val="Heading1"/>
                            </w:pPr>
                            <w:r>
                              <w:t>Spatial arrangement.</w:t>
                            </w:r>
                          </w:p>
                          <w:p w14:paraId="6D33BF7C" w14:textId="55899846" w:rsidR="00A96F1C" w:rsidRDefault="00A96F1C" w:rsidP="008F7FF1">
                            <w:pPr>
                              <w:pStyle w:val="Heading1"/>
                            </w:pPr>
                            <w:r>
                              <w:t xml:space="preserve">Sketch of consulting room. </w:t>
                            </w:r>
                          </w:p>
                          <w:p w14:paraId="7545FB65" w14:textId="77777777" w:rsidR="00A96F1C" w:rsidRDefault="00A96F1C" w:rsidP="008F7FF1">
                            <w:pPr>
                              <w:pStyle w:val="Heading1"/>
                            </w:pPr>
                            <w:r>
                              <w:t xml:space="preserve"> </w:t>
                            </w:r>
                          </w:p>
                          <w:p w14:paraId="18CA3B91" w14:textId="77777777" w:rsidR="00A96F1C" w:rsidRDefault="00A96F1C" w:rsidP="008F7FF1"/>
                          <w:p w14:paraId="215BF67B" w14:textId="77777777" w:rsidR="00A96F1C" w:rsidRPr="00A92B04" w:rsidRDefault="00A96F1C" w:rsidP="008F7FF1"/>
                          <w:p w14:paraId="600B8720" w14:textId="77777777" w:rsidR="00A96F1C" w:rsidRDefault="00A96F1C" w:rsidP="008F7FF1">
                            <w:pPr>
                              <w:pStyle w:val="Heading1"/>
                            </w:pPr>
                            <w:r w:rsidRPr="00426F60">
                              <w:t xml:space="preserve"> </w:t>
                            </w:r>
                          </w:p>
                        </w:txbxContent>
                      </v:textbox>
                      <w10:anchorlock/>
                    </v:shape>
                  </w:pict>
                </mc:Fallback>
              </mc:AlternateContent>
            </w:r>
          </w:p>
        </w:tc>
      </w:tr>
    </w:tbl>
    <w:p w14:paraId="68274786" w14:textId="25DBEB43" w:rsidR="008B2E43" w:rsidRDefault="008B2E43" w:rsidP="008B2E43">
      <w:pPr>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D6027" w14:paraId="60D9C51C" w14:textId="77777777" w:rsidTr="00A96F1C">
        <w:trPr>
          <w:trHeight w:val="10397"/>
        </w:trPr>
        <w:tc>
          <w:tcPr>
            <w:tcW w:w="7909" w:type="dxa"/>
          </w:tcPr>
          <w:p w14:paraId="1F6F7049" w14:textId="77777777" w:rsidR="00BD6027" w:rsidRDefault="00BD6027" w:rsidP="00A96F1C">
            <w:pPr>
              <w:rPr>
                <w:sz w:val="24"/>
              </w:rPr>
            </w:pPr>
          </w:p>
          <w:p w14:paraId="1133709F" w14:textId="77777777" w:rsidR="00BD6027" w:rsidRDefault="00BD6027" w:rsidP="00A96F1C">
            <w:pPr>
              <w:rPr>
                <w:sz w:val="24"/>
              </w:rPr>
            </w:pPr>
            <w:r>
              <w:rPr>
                <w:noProof/>
              </w:rPr>
              <mc:AlternateContent>
                <mc:Choice Requires="wps">
                  <w:drawing>
                    <wp:inline distT="0" distB="0" distL="0" distR="0" wp14:anchorId="1D6BB9C9" wp14:editId="48C31C1A">
                      <wp:extent cx="4885349" cy="7010400"/>
                      <wp:effectExtent l="0" t="0" r="0" b="0"/>
                      <wp:docPr id="57" name="Text Box 57"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7821AFA" w14:textId="34A10230" w:rsidR="00A96F1C" w:rsidRDefault="00A96F1C" w:rsidP="00BD6027">
                                  <w:pPr>
                                    <w:spacing w:after="240"/>
                                    <w:rPr>
                                      <w:b/>
                                      <w:bCs/>
                                      <w:color w:val="CB400B" w:themeColor="text2" w:themeShade="BF"/>
                                    </w:rPr>
                                  </w:pPr>
                                  <w:r>
                                    <w:rPr>
                                      <w:b/>
                                      <w:bCs/>
                                      <w:color w:val="CB400B" w:themeColor="text2" w:themeShade="BF"/>
                                    </w:rPr>
                                    <w:t>Parameters (continued).</w:t>
                                  </w:r>
                                </w:p>
                                <w:p w14:paraId="1FDDAE33" w14:textId="3E3D88B0" w:rsidR="00A96F1C" w:rsidRPr="00710624" w:rsidRDefault="00A96F1C" w:rsidP="00BD6027">
                                  <w:pPr>
                                    <w:spacing w:after="240"/>
                                    <w:rPr>
                                      <w:b/>
                                      <w:bCs/>
                                    </w:rPr>
                                  </w:pPr>
                                  <w:r w:rsidRPr="00710624">
                                    <w:rPr>
                                      <w:b/>
                                      <w:bCs/>
                                    </w:rPr>
                                    <w:t>Statutory constraints</w:t>
                                  </w:r>
                                </w:p>
                                <w:p w14:paraId="59B19736" w14:textId="3CE3055B" w:rsidR="00A96F1C" w:rsidRDefault="00A96F1C" w:rsidP="00BD6027">
                                  <w:pPr>
                                    <w:spacing w:after="240"/>
                                  </w:pPr>
                                  <w:r>
                                    <w:t>No specific planning constraints other than standard planning conditions regarding commencement and approval of external finishes.</w:t>
                                  </w:r>
                                </w:p>
                                <w:p w14:paraId="6C514CEC" w14:textId="25A567BA" w:rsidR="00A96F1C" w:rsidRPr="00BD6027" w:rsidRDefault="00A96F1C" w:rsidP="00BD6027">
                                  <w:pPr>
                                    <w:spacing w:after="240"/>
                                  </w:pPr>
                                  <w:r>
                                    <w:t>Compliance with Building Regulations and NHS requirements for sustainability and BREEAM certification.</w:t>
                                  </w:r>
                                </w:p>
                                <w:p w14:paraId="2EDA1687" w14:textId="77777777" w:rsidR="00A96F1C" w:rsidRPr="008F7FF1" w:rsidRDefault="00A96F1C" w:rsidP="00BD6027">
                                  <w:pPr>
                                    <w:spacing w:after="240"/>
                                    <w:rPr>
                                      <w:b/>
                                      <w:bCs/>
                                      <w:color w:val="CB400B" w:themeColor="text2" w:themeShade="BF"/>
                                    </w:rPr>
                                  </w:pPr>
                                  <w:r w:rsidRPr="008F7FF1">
                                    <w:rPr>
                                      <w:b/>
                                      <w:bCs/>
                                      <w:color w:val="CB400B" w:themeColor="text2" w:themeShade="BF"/>
                                    </w:rPr>
                                    <w:t>P</w:t>
                                  </w:r>
                                  <w:r>
                                    <w:rPr>
                                      <w:b/>
                                      <w:bCs/>
                                      <w:color w:val="CB400B" w:themeColor="text2" w:themeShade="BF"/>
                                    </w:rPr>
                                    <w:t>roject outcomes</w:t>
                                  </w:r>
                                </w:p>
                                <w:p w14:paraId="7F9F0970" w14:textId="7C1854AF" w:rsidR="00A96F1C" w:rsidRDefault="00A96F1C" w:rsidP="00BD6027">
                                  <w:pPr>
                                    <w:spacing w:after="240"/>
                                  </w:pPr>
                                  <w:r>
                                    <w:t>Conservation of existing building and provision of community medical centre that meets the requirements of all stakeholders in terms of facilities, budget, and community needs.</w:t>
                                  </w:r>
                                </w:p>
                                <w:p w14:paraId="133A0A12" w14:textId="77777777" w:rsidR="00A96F1C" w:rsidRPr="008F7FF1" w:rsidRDefault="00A96F1C" w:rsidP="00BD6027">
                                  <w:pPr>
                                    <w:spacing w:after="240"/>
                                    <w:rPr>
                                      <w:b/>
                                      <w:bCs/>
                                      <w:color w:val="CB400B" w:themeColor="text2" w:themeShade="BF"/>
                                    </w:rPr>
                                  </w:pPr>
                                  <w:r>
                                    <w:rPr>
                                      <w:b/>
                                      <w:bCs/>
                                      <w:color w:val="CB400B" w:themeColor="text2" w:themeShade="BF"/>
                                    </w:rPr>
                                    <w:t>Possible design ideas and specifications</w:t>
                                  </w:r>
                                </w:p>
                                <w:p w14:paraId="1E1B9E60" w14:textId="782E6B25" w:rsidR="00A96F1C" w:rsidRDefault="00A96F1C" w:rsidP="00BD6027">
                                  <w:pPr>
                                    <w:spacing w:after="240"/>
                                  </w:pPr>
                                  <w:r>
                                    <w:t>Refer to initial sketch layout plan. Specification for new build to include single storey accommodation around courtyard to rear of existing house, with pitched roof, generally to match the existing.</w:t>
                                  </w:r>
                                </w:p>
                                <w:p w14:paraId="34A11C19" w14:textId="29328335" w:rsidR="00A96F1C" w:rsidRDefault="00A96F1C" w:rsidP="00BD6027">
                                  <w:pPr>
                                    <w:spacing w:after="240"/>
                                  </w:pPr>
                                  <w:r>
                                    <w:t>Possible use of SIPs for external walls and internal partitions to provide high levels of thermal insulation and acoustic privacy.</w:t>
                                  </w:r>
                                </w:p>
                                <w:p w14:paraId="240F9A7E" w14:textId="6EB82837" w:rsidR="00A96F1C" w:rsidRDefault="00A96F1C" w:rsidP="00BD6027">
                                  <w:pPr>
                                    <w:spacing w:after="240"/>
                                  </w:pPr>
                                  <w:r>
                                    <w:t>Consider total site area in relation to the requirements of the medical centre. Suggest possible development of surplus land as housing as means to reducing borrowing requirements. Include any proposals for housing as part of planning application for the medical centre.</w:t>
                                  </w:r>
                                </w:p>
                                <w:p w14:paraId="23BFB078" w14:textId="2E6887F7" w:rsidR="00A96F1C" w:rsidRPr="008F7FF1" w:rsidRDefault="00A96F1C" w:rsidP="00BD6027">
                                  <w:pPr>
                                    <w:spacing w:after="240"/>
                                    <w:rPr>
                                      <w:b/>
                                      <w:bCs/>
                                      <w:color w:val="CB400B" w:themeColor="text2" w:themeShade="BF"/>
                                    </w:rPr>
                                  </w:pPr>
                                  <w:r>
                                    <w:rPr>
                                      <w:b/>
                                      <w:bCs/>
                                      <w:color w:val="CB400B" w:themeColor="text2" w:themeShade="BF"/>
                                    </w:rPr>
                                    <w:t>Pre-construction activities regarding the existing building.</w:t>
                                  </w:r>
                                </w:p>
                                <w:p w14:paraId="37A2AA4B" w14:textId="77777777" w:rsidR="00A96F1C" w:rsidRDefault="00A96F1C" w:rsidP="00BD6027">
                                  <w:pPr>
                                    <w:spacing w:after="240"/>
                                  </w:pPr>
                                  <w:r>
                                    <w:t>Carry out structural and condition survey and prepare schedule of repairs and renovations.</w:t>
                                  </w:r>
                                </w:p>
                                <w:p w14:paraId="0BE1A6B7" w14:textId="5BD22DC3" w:rsidR="00A96F1C" w:rsidRDefault="00A96F1C" w:rsidP="00BD6027">
                                  <w:pPr>
                                    <w:spacing w:after="240"/>
                                  </w:pPr>
                                  <w:r>
                                    <w:t xml:space="preserve">Develop specifications for improved fire resistance / compartmentation of first floor areas and insulation of building envelope. </w:t>
                                  </w:r>
                                </w:p>
                                <w:p w14:paraId="6AC57A04" w14:textId="77777777" w:rsidR="00A96F1C" w:rsidRDefault="00A96F1C" w:rsidP="00BD6027"/>
                                <w:p w14:paraId="34E6ECDB" w14:textId="77777777" w:rsidR="00A96F1C" w:rsidRDefault="00A96F1C" w:rsidP="00BD6027"/>
                                <w:p w14:paraId="1A195BB6" w14:textId="77777777" w:rsidR="00A96F1C" w:rsidRDefault="00A96F1C" w:rsidP="00BD6027"/>
                                <w:p w14:paraId="59E019E6" w14:textId="77777777" w:rsidR="00A96F1C" w:rsidRDefault="00A96F1C" w:rsidP="00BD6027"/>
                                <w:p w14:paraId="054E8305" w14:textId="77777777" w:rsidR="00A96F1C" w:rsidRDefault="00A96F1C" w:rsidP="00BD6027"/>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1D6BB9C9" id="Text Box 57" o:spid="_x0000_s1049"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" filled="f" stroked="f">
                      <v:textbox inset=",23.04pt">
                        <w:txbxContent>
                          <w:p w14:paraId="77821AFA" w14:textId="34A10230" w:rsidR="00A96F1C" w:rsidRDefault="00A96F1C" w:rsidP="00BD6027">
                            <w:pPr>
                              <w:spacing w:after="240"/>
                              <w:rPr>
                                <w:b/>
                                <w:bCs/>
                                <w:color w:val="CB400B" w:themeColor="text2" w:themeShade="BF"/>
                              </w:rPr>
                            </w:pPr>
                            <w:r>
                              <w:rPr>
                                <w:b/>
                                <w:bCs/>
                                <w:color w:val="CB400B" w:themeColor="text2" w:themeShade="BF"/>
                              </w:rPr>
                              <w:t>Parameters (continued).</w:t>
                            </w:r>
                          </w:p>
                          <w:p w14:paraId="1FDDAE33" w14:textId="3E3D88B0" w:rsidR="00A96F1C" w:rsidRPr="00710624" w:rsidRDefault="00A96F1C" w:rsidP="00BD6027">
                            <w:pPr>
                              <w:spacing w:after="240"/>
                              <w:rPr>
                                <w:b/>
                                <w:bCs/>
                              </w:rPr>
                            </w:pPr>
                            <w:r w:rsidRPr="00710624">
                              <w:rPr>
                                <w:b/>
                                <w:bCs/>
                              </w:rPr>
                              <w:t>Statutory constraints</w:t>
                            </w:r>
                          </w:p>
                          <w:p w14:paraId="59B19736" w14:textId="3CE3055B" w:rsidR="00A96F1C" w:rsidRDefault="00A96F1C" w:rsidP="00BD6027">
                            <w:pPr>
                              <w:spacing w:after="240"/>
                            </w:pPr>
                            <w:r>
                              <w:t>No specific planning constraints other than standard planning conditions regarding commencement and approval of external finishes.</w:t>
                            </w:r>
                          </w:p>
                          <w:p w14:paraId="6C514CEC" w14:textId="25A567BA" w:rsidR="00A96F1C" w:rsidRPr="00BD6027" w:rsidRDefault="00A96F1C" w:rsidP="00BD6027">
                            <w:pPr>
                              <w:spacing w:after="240"/>
                            </w:pPr>
                            <w:r>
                              <w:t>Compliance with Building Regulations and NHS requirements for sustainability and BREEAM certification.</w:t>
                            </w:r>
                          </w:p>
                          <w:p w14:paraId="2EDA1687" w14:textId="77777777" w:rsidR="00A96F1C" w:rsidRPr="008F7FF1" w:rsidRDefault="00A96F1C" w:rsidP="00BD6027">
                            <w:pPr>
                              <w:spacing w:after="240"/>
                              <w:rPr>
                                <w:b/>
                                <w:bCs/>
                                <w:color w:val="CB400B" w:themeColor="text2" w:themeShade="BF"/>
                              </w:rPr>
                            </w:pPr>
                            <w:r w:rsidRPr="008F7FF1">
                              <w:rPr>
                                <w:b/>
                                <w:bCs/>
                                <w:color w:val="CB400B" w:themeColor="text2" w:themeShade="BF"/>
                              </w:rPr>
                              <w:t>P</w:t>
                            </w:r>
                            <w:r>
                              <w:rPr>
                                <w:b/>
                                <w:bCs/>
                                <w:color w:val="CB400B" w:themeColor="text2" w:themeShade="BF"/>
                              </w:rPr>
                              <w:t>roject outcomes</w:t>
                            </w:r>
                          </w:p>
                          <w:p w14:paraId="7F9F0970" w14:textId="7C1854AF" w:rsidR="00A96F1C" w:rsidRDefault="00A96F1C" w:rsidP="00BD6027">
                            <w:pPr>
                              <w:spacing w:after="240"/>
                            </w:pPr>
                            <w:r>
                              <w:t>Conservation of existing building and provision of community medical centre that meets the requirements of all stakeholders in terms of facilities, budget, and community needs.</w:t>
                            </w:r>
                          </w:p>
                          <w:p w14:paraId="133A0A12" w14:textId="77777777" w:rsidR="00A96F1C" w:rsidRPr="008F7FF1" w:rsidRDefault="00A96F1C" w:rsidP="00BD6027">
                            <w:pPr>
                              <w:spacing w:after="240"/>
                              <w:rPr>
                                <w:b/>
                                <w:bCs/>
                                <w:color w:val="CB400B" w:themeColor="text2" w:themeShade="BF"/>
                              </w:rPr>
                            </w:pPr>
                            <w:r>
                              <w:rPr>
                                <w:b/>
                                <w:bCs/>
                                <w:color w:val="CB400B" w:themeColor="text2" w:themeShade="BF"/>
                              </w:rPr>
                              <w:t>Possible design ideas and specifications</w:t>
                            </w:r>
                          </w:p>
                          <w:p w14:paraId="1E1B9E60" w14:textId="782E6B25" w:rsidR="00A96F1C" w:rsidRDefault="00A96F1C" w:rsidP="00BD6027">
                            <w:pPr>
                              <w:spacing w:after="240"/>
                            </w:pPr>
                            <w:r>
                              <w:t>Refer to initial sketch layout plan. Specification for new build to include single storey accommodation around courtyard to rear of existing house, with pitched roof, generally to match the existing.</w:t>
                            </w:r>
                          </w:p>
                          <w:p w14:paraId="34A11C19" w14:textId="29328335" w:rsidR="00A96F1C" w:rsidRDefault="00A96F1C" w:rsidP="00BD6027">
                            <w:pPr>
                              <w:spacing w:after="240"/>
                            </w:pPr>
                            <w:r>
                              <w:t>Possible use of SIPs for external walls and internal partitions to provide high levels of thermal insulation and acoustic privacy.</w:t>
                            </w:r>
                          </w:p>
                          <w:p w14:paraId="240F9A7E" w14:textId="6EB82837" w:rsidR="00A96F1C" w:rsidRDefault="00A96F1C" w:rsidP="00BD6027">
                            <w:pPr>
                              <w:spacing w:after="240"/>
                            </w:pPr>
                            <w:r>
                              <w:t>Consider total site area in relation to the requirements of the medical centre. Suggest possible development of surplus land as housing as means to reducing borrowing requirements. Include any proposals for housing as part of planning application for the medical centre.</w:t>
                            </w:r>
                          </w:p>
                          <w:p w14:paraId="23BFB078" w14:textId="2E6887F7" w:rsidR="00A96F1C" w:rsidRPr="008F7FF1" w:rsidRDefault="00A96F1C" w:rsidP="00BD6027">
                            <w:pPr>
                              <w:spacing w:after="240"/>
                              <w:rPr>
                                <w:b/>
                                <w:bCs/>
                                <w:color w:val="CB400B" w:themeColor="text2" w:themeShade="BF"/>
                              </w:rPr>
                            </w:pPr>
                            <w:r>
                              <w:rPr>
                                <w:b/>
                                <w:bCs/>
                                <w:color w:val="CB400B" w:themeColor="text2" w:themeShade="BF"/>
                              </w:rPr>
                              <w:t>Pre-construction activities regarding the existing building.</w:t>
                            </w:r>
                          </w:p>
                          <w:p w14:paraId="37A2AA4B" w14:textId="77777777" w:rsidR="00A96F1C" w:rsidRDefault="00A96F1C" w:rsidP="00BD6027">
                            <w:pPr>
                              <w:spacing w:after="240"/>
                            </w:pPr>
                            <w:r>
                              <w:t>Carry out structural and condition survey and prepare schedule of repairs and renovations.</w:t>
                            </w:r>
                          </w:p>
                          <w:p w14:paraId="0BE1A6B7" w14:textId="5BD22DC3" w:rsidR="00A96F1C" w:rsidRDefault="00A96F1C" w:rsidP="00BD6027">
                            <w:pPr>
                              <w:spacing w:after="240"/>
                            </w:pPr>
                            <w:r>
                              <w:t xml:space="preserve">Develop specifications for improved fire resistance / compartmentation of first floor areas and insulation of building envelope. </w:t>
                            </w:r>
                          </w:p>
                          <w:p w14:paraId="6AC57A04" w14:textId="77777777" w:rsidR="00A96F1C" w:rsidRDefault="00A96F1C" w:rsidP="00BD6027"/>
                          <w:p w14:paraId="34E6ECDB" w14:textId="77777777" w:rsidR="00A96F1C" w:rsidRDefault="00A96F1C" w:rsidP="00BD6027"/>
                          <w:p w14:paraId="1A195BB6" w14:textId="77777777" w:rsidR="00A96F1C" w:rsidRDefault="00A96F1C" w:rsidP="00BD6027"/>
                          <w:p w14:paraId="59E019E6" w14:textId="77777777" w:rsidR="00A96F1C" w:rsidRDefault="00A96F1C" w:rsidP="00BD6027"/>
                          <w:p w14:paraId="054E8305" w14:textId="77777777" w:rsidR="00A96F1C" w:rsidRDefault="00A96F1C" w:rsidP="00BD6027"/>
                        </w:txbxContent>
                      </v:textbox>
                      <w10:anchorlock/>
                    </v:shape>
                  </w:pict>
                </mc:Fallback>
              </mc:AlternateContent>
            </w:r>
          </w:p>
        </w:tc>
        <w:tc>
          <w:tcPr>
            <w:tcW w:w="231" w:type="dxa"/>
          </w:tcPr>
          <w:p w14:paraId="7D743DE7" w14:textId="77777777" w:rsidR="00BD6027" w:rsidRDefault="00BD6027" w:rsidP="00A96F1C">
            <w:pPr>
              <w:rPr>
                <w:sz w:val="24"/>
              </w:rPr>
            </w:pPr>
          </w:p>
        </w:tc>
        <w:tc>
          <w:tcPr>
            <w:tcW w:w="3659" w:type="dxa"/>
            <w:shd w:val="clear" w:color="auto" w:fill="421D5D"/>
          </w:tcPr>
          <w:p w14:paraId="6F77C552" w14:textId="77777777" w:rsidR="00BD6027" w:rsidRPr="00C412C9" w:rsidRDefault="00BD6027" w:rsidP="00A96F1C">
            <w:pPr>
              <w:rPr>
                <w:sz w:val="24"/>
              </w:rPr>
            </w:pPr>
            <w:r w:rsidRPr="00C412C9">
              <w:rPr>
                <w:noProof/>
              </w:rPr>
              <mc:AlternateContent>
                <mc:Choice Requires="wps">
                  <w:drawing>
                    <wp:inline distT="0" distB="0" distL="0" distR="0" wp14:anchorId="0019E140" wp14:editId="7BE2F285">
                      <wp:extent cx="2101756" cy="731520"/>
                      <wp:effectExtent l="0" t="0" r="0" b="0"/>
                      <wp:docPr id="58" name="Text Box 58"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FF1BF43" w14:textId="77777777" w:rsidR="00A96F1C" w:rsidRDefault="00A96F1C" w:rsidP="00BD6027">
                                  <w:pPr>
                                    <w:pStyle w:val="Heading1"/>
                                  </w:pPr>
                                  <w:r>
                                    <w:t>Drawings and Illustrations</w:t>
                                  </w:r>
                                </w:p>
                                <w:p w14:paraId="48433904" w14:textId="77777777" w:rsidR="00A96F1C" w:rsidRPr="005D120C" w:rsidRDefault="00311227" w:rsidP="00BD6027">
                                  <w:pPr>
                                    <w:jc w:val="center"/>
                                  </w:pPr>
                                  <w:sdt>
                                    <w:sdtPr>
                                      <w:rPr>
                                        <w:color w:val="F3642C" w:themeColor="text2"/>
                                      </w:rPr>
                                      <w:alias w:val="Ellipsis:"/>
                                      <w:tag w:val="Ellipsis:"/>
                                      <w:id w:val="-478066724"/>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a:noAutofit/>
                            </wps:bodyPr>
                          </wps:wsp>
                        </a:graphicData>
                      </a:graphic>
                    </wp:inline>
                  </w:drawing>
                </mc:Choice>
                <mc:Fallback>
                  <w:pict>
                    <v:shape w14:anchorId="0019E140" id="Text Box 58" o:spid="_x0000_s1050" type="#_x0000_t202" alt="Text box to enter sidebar title" style="width:165.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" filled="f" stroked="f">
                      <v:textbox inset=",5.04pt">
                        <w:txbxContent>
                          <w:p w14:paraId="0FF1BF43" w14:textId="77777777" w:rsidR="00A96F1C" w:rsidRDefault="00A96F1C" w:rsidP="00BD6027">
                            <w:pPr>
                              <w:pStyle w:val="Heading1"/>
                            </w:pPr>
                            <w:r>
                              <w:t>Drawings and Illustrations</w:t>
                            </w:r>
                          </w:p>
                          <w:p w14:paraId="48433904" w14:textId="77777777" w:rsidR="00A96F1C" w:rsidRPr="005D120C" w:rsidRDefault="00311227" w:rsidP="00BD6027">
                            <w:pPr>
                              <w:jc w:val="center"/>
                            </w:pPr>
                            <w:sdt>
                              <w:sdtPr>
                                <w:rPr>
                                  <w:color w:val="F3642C" w:themeColor="text2"/>
                                </w:rPr>
                                <w:alias w:val="Ellipsis:"/>
                                <w:tag w:val="Ellipsis:"/>
                                <w:id w:val="-478066724"/>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4C7EC0D8" wp14:editId="0072D1E1">
                      <wp:extent cx="2101215" cy="7169150"/>
                      <wp:effectExtent l="0" t="0" r="0" b="0"/>
                      <wp:docPr id="59" name="Text Box 59" descr="Text box to enter sidebar content"/>
                      <wp:cNvGraphicFramePr/>
                      <a:graphic xmlns:a="http://schemas.openxmlformats.org/drawingml/2006/main">
                        <a:graphicData uri="http://schemas.microsoft.com/office/word/2010/wordprocessingShape">
                          <wps:wsp>
                            <wps:cNvSpPr txBox="1"/>
                            <wps:spPr>
                              <a:xfrm>
                                <a:off x="0" y="0"/>
                                <a:ext cx="2101215" cy="7169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58A38A8" w14:textId="29EBC882" w:rsidR="00A96F1C" w:rsidRDefault="00A96F1C" w:rsidP="00BD6027">
                                  <w:pPr>
                                    <w:pStyle w:val="Heading1"/>
                                  </w:pPr>
                                  <w:r>
                                    <w:t>Click to see larger versions:</w:t>
                                  </w:r>
                                </w:p>
                                <w:p w14:paraId="5577E6E3" w14:textId="13D26CAB" w:rsidR="00A96F1C" w:rsidRDefault="00A96F1C" w:rsidP="00710624"/>
                                <w:p w14:paraId="0A9F8B41" w14:textId="7DE0B518" w:rsidR="00A96F1C" w:rsidRDefault="00A96F1C" w:rsidP="00710624">
                                  <w:r>
                                    <w:rPr>
                                      <w:noProof/>
                                    </w:rPr>
                                    <w:drawing>
                                      <wp:inline distT="0" distB="0" distL="0" distR="0" wp14:anchorId="3090684F" wp14:editId="7C35727A">
                                        <wp:extent cx="1918335" cy="2713990"/>
                                        <wp:effectExtent l="0" t="0" r="5715" b="0"/>
                                        <wp:docPr id="61" name="Picture 61" descr="Diagram, engineering drawing&#10;&#10;Description automatically generated">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 engineering drawing&#10;&#10;Description automatically generated">
                                                  <a:hlinkClick r:id="rId29"/>
                                                </pic:cNvPr>
                                                <pic:cNvPicPr/>
                                              </pic:nvPicPr>
                                              <pic:blipFill>
                                                <a:blip r:embed="rId30">
                                                  <a:extLst>
                                                    <a:ext uri="{28A0092B-C50C-407E-A947-70E740481C1C}">
                                                      <a14:useLocalDpi xmlns:a14="http://schemas.microsoft.com/office/drawing/2010/main" val="0"/>
                                                    </a:ext>
                                                  </a:extLst>
                                                </a:blip>
                                                <a:stretch>
                                                  <a:fillRect/>
                                                </a:stretch>
                                              </pic:blipFill>
                                              <pic:spPr>
                                                <a:xfrm>
                                                  <a:off x="0" y="0"/>
                                                  <a:ext cx="1918335" cy="2713990"/>
                                                </a:xfrm>
                                                <a:prstGeom prst="rect">
                                                  <a:avLst/>
                                                </a:prstGeom>
                                              </pic:spPr>
                                            </pic:pic>
                                          </a:graphicData>
                                        </a:graphic>
                                      </wp:inline>
                                    </w:drawing>
                                  </w:r>
                                </w:p>
                                <w:p w14:paraId="1E534359" w14:textId="036F58C0" w:rsidR="00A96F1C" w:rsidRPr="00A2478A" w:rsidRDefault="00A96F1C" w:rsidP="00710624">
                                  <w:pPr>
                                    <w:rPr>
                                      <w:color w:val="FFFFFF" w:themeColor="background1"/>
                                    </w:rPr>
                                  </w:pPr>
                                  <w:r w:rsidRPr="00A2478A">
                                    <w:rPr>
                                      <w:color w:val="FFFFFF" w:themeColor="background1"/>
                                    </w:rPr>
                                    <w:t>Ini</w:t>
                                  </w:r>
                                  <w:r>
                                    <w:rPr>
                                      <w:color w:val="FFFFFF" w:themeColor="background1"/>
                                    </w:rPr>
                                    <w:t>tial sketch layout for medical centre, with housing to rear.</w:t>
                                  </w:r>
                                </w:p>
                                <w:p w14:paraId="168E4E36" w14:textId="0A79270E" w:rsidR="00A96F1C" w:rsidRDefault="00F15E79" w:rsidP="00710624">
                                  <w:r>
                                    <w:rPr>
                                      <w:noProof/>
                                    </w:rPr>
                                    <w:drawing>
                                      <wp:inline distT="0" distB="0" distL="0" distR="0" wp14:anchorId="64DBF9A8" wp14:editId="1218521D">
                                        <wp:extent cx="1918335" cy="1128395"/>
                                        <wp:effectExtent l="0" t="0" r="5715" b="0"/>
                                        <wp:docPr id="33" name="Picture 33" descr="Diagram&#10;&#10;Description automatically generated">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a:hlinkClick r:id="rId29"/>
                                                </pic:cNvPr>
                                                <pic:cNvPicPr/>
                                              </pic:nvPicPr>
                                              <pic:blipFill>
                                                <a:blip r:embed="rId31">
                                                  <a:extLst>
                                                    <a:ext uri="{28A0092B-C50C-407E-A947-70E740481C1C}">
                                                      <a14:useLocalDpi xmlns:a14="http://schemas.microsoft.com/office/drawing/2010/main" val="0"/>
                                                    </a:ext>
                                                  </a:extLst>
                                                </a:blip>
                                                <a:stretch>
                                                  <a:fillRect/>
                                                </a:stretch>
                                              </pic:blipFill>
                                              <pic:spPr>
                                                <a:xfrm>
                                                  <a:off x="0" y="0"/>
                                                  <a:ext cx="1918335" cy="1128395"/>
                                                </a:xfrm>
                                                <a:prstGeom prst="rect">
                                                  <a:avLst/>
                                                </a:prstGeom>
                                              </pic:spPr>
                                            </pic:pic>
                                          </a:graphicData>
                                        </a:graphic>
                                      </wp:inline>
                                    </w:drawing>
                                  </w:r>
                                </w:p>
                                <w:p w14:paraId="32AC592D" w14:textId="31995945" w:rsidR="00A96F1C" w:rsidRPr="00F15E79" w:rsidRDefault="00F15E79" w:rsidP="00BD6027">
                                  <w:pPr>
                                    <w:pStyle w:val="Heading1"/>
                                    <w:rPr>
                                      <w:rFonts w:asciiTheme="minorHAnsi" w:eastAsiaTheme="minorEastAsia" w:hAnsiTheme="minorHAnsi" w:cstheme="minorBidi"/>
                                      <w:bCs w:val="0"/>
                                      <w:sz w:val="22"/>
                                      <w:szCs w:val="22"/>
                                    </w:rPr>
                                  </w:pPr>
                                  <w:r w:rsidRPr="00F15E79">
                                    <w:rPr>
                                      <w:rFonts w:asciiTheme="minorHAnsi" w:eastAsiaTheme="minorEastAsia" w:hAnsiTheme="minorHAnsi" w:cstheme="minorBidi"/>
                                      <w:bCs w:val="0"/>
                                      <w:sz w:val="22"/>
                                      <w:szCs w:val="22"/>
                                    </w:rPr>
                                    <w:t>Sketch</w:t>
                                  </w:r>
                                  <w:r>
                                    <w:rPr>
                                      <w:rFonts w:asciiTheme="minorHAnsi" w:eastAsiaTheme="minorEastAsia" w:hAnsiTheme="minorHAnsi" w:cstheme="minorBidi"/>
                                      <w:bCs w:val="0"/>
                                      <w:sz w:val="22"/>
                                      <w:szCs w:val="22"/>
                                    </w:rPr>
                                    <w:t xml:space="preserve"> of proposed courtyard to rear, with access from waiting room.</w:t>
                                  </w:r>
                                </w:p>
                                <w:p w14:paraId="18E5EC84" w14:textId="075E713E" w:rsidR="00A96F1C" w:rsidRPr="00F15E79" w:rsidRDefault="00A96F1C" w:rsidP="00BD6027">
                                  <w:pPr>
                                    <w:pStyle w:val="Heading1"/>
                                    <w:rPr>
                                      <w:rFonts w:asciiTheme="minorHAnsi" w:eastAsiaTheme="minorEastAsia" w:hAnsiTheme="minorHAnsi" w:cstheme="minorBidi"/>
                                      <w:bCs w:val="0"/>
                                      <w:sz w:val="22"/>
                                      <w:szCs w:val="22"/>
                                    </w:rPr>
                                  </w:pPr>
                                </w:p>
                                <w:p w14:paraId="47AF3D46" w14:textId="77777777" w:rsidR="00A96F1C" w:rsidRDefault="00A96F1C" w:rsidP="00BD6027"/>
                                <w:p w14:paraId="28CE7E8C" w14:textId="77777777" w:rsidR="00A96F1C" w:rsidRPr="00A92B04" w:rsidRDefault="00A96F1C" w:rsidP="00BD6027"/>
                                <w:p w14:paraId="14D98BB7" w14:textId="77777777" w:rsidR="00A96F1C" w:rsidRDefault="00A96F1C" w:rsidP="00BD6027">
                                  <w:pPr>
                                    <w:pStyle w:val="Heading1"/>
                                  </w:pPr>
                                  <w:r w:rsidRPr="00426F60">
                                    <w:t xml:space="preserve"> </w:t>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a:noAutofit/>
                            </wps:bodyPr>
                          </wps:wsp>
                        </a:graphicData>
                      </a:graphic>
                    </wp:inline>
                  </w:drawing>
                </mc:Choice>
                <mc:Fallback>
                  <w:pict>
                    <v:shape w14:anchorId="4C7EC0D8" id="Text Box 59" o:spid="_x0000_s1051" type="#_x0000_t202" alt="Text box to enter sidebar content" style="width:165.45pt;height:5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" filled="f" stroked="f">
                      <v:textbox inset=",28.8pt">
                        <w:txbxContent>
                          <w:p w14:paraId="558A38A8" w14:textId="29EBC882" w:rsidR="00A96F1C" w:rsidRDefault="00A96F1C" w:rsidP="00BD6027">
                            <w:pPr>
                              <w:pStyle w:val="Heading1"/>
                            </w:pPr>
                            <w:r>
                              <w:t>Click to see larger versions:</w:t>
                            </w:r>
                          </w:p>
                          <w:p w14:paraId="5577E6E3" w14:textId="13D26CAB" w:rsidR="00A96F1C" w:rsidRDefault="00A96F1C" w:rsidP="00710624"/>
                          <w:p w14:paraId="0A9F8B41" w14:textId="7DE0B518" w:rsidR="00A96F1C" w:rsidRDefault="00A96F1C" w:rsidP="00710624">
                            <w:r>
                              <w:rPr>
                                <w:noProof/>
                              </w:rPr>
                              <w:drawing>
                                <wp:inline distT="0" distB="0" distL="0" distR="0" wp14:anchorId="3090684F" wp14:editId="7C35727A">
                                  <wp:extent cx="1918335" cy="2713990"/>
                                  <wp:effectExtent l="0" t="0" r="5715" b="0"/>
                                  <wp:docPr id="61" name="Picture 61" descr="Diagram, engineering drawing&#10;&#10;Description automatically generated">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 engineering drawing&#10;&#10;Description automatically generated">
                                            <a:hlinkClick r:id="rId29"/>
                                          </pic:cNvPr>
                                          <pic:cNvPicPr/>
                                        </pic:nvPicPr>
                                        <pic:blipFill>
                                          <a:blip r:embed="rId30">
                                            <a:extLst>
                                              <a:ext uri="{28A0092B-C50C-407E-A947-70E740481C1C}">
                                                <a14:useLocalDpi xmlns:a14="http://schemas.microsoft.com/office/drawing/2010/main" val="0"/>
                                              </a:ext>
                                            </a:extLst>
                                          </a:blip>
                                          <a:stretch>
                                            <a:fillRect/>
                                          </a:stretch>
                                        </pic:blipFill>
                                        <pic:spPr>
                                          <a:xfrm>
                                            <a:off x="0" y="0"/>
                                            <a:ext cx="1918335" cy="2713990"/>
                                          </a:xfrm>
                                          <a:prstGeom prst="rect">
                                            <a:avLst/>
                                          </a:prstGeom>
                                        </pic:spPr>
                                      </pic:pic>
                                    </a:graphicData>
                                  </a:graphic>
                                </wp:inline>
                              </w:drawing>
                            </w:r>
                          </w:p>
                          <w:p w14:paraId="1E534359" w14:textId="036F58C0" w:rsidR="00A96F1C" w:rsidRPr="00A2478A" w:rsidRDefault="00A96F1C" w:rsidP="00710624">
                            <w:pPr>
                              <w:rPr>
                                <w:color w:val="FFFFFF" w:themeColor="background1"/>
                              </w:rPr>
                            </w:pPr>
                            <w:r w:rsidRPr="00A2478A">
                              <w:rPr>
                                <w:color w:val="FFFFFF" w:themeColor="background1"/>
                              </w:rPr>
                              <w:t>Ini</w:t>
                            </w:r>
                            <w:r>
                              <w:rPr>
                                <w:color w:val="FFFFFF" w:themeColor="background1"/>
                              </w:rPr>
                              <w:t>tial sketch layout for medical centre, with housing to rear.</w:t>
                            </w:r>
                          </w:p>
                          <w:p w14:paraId="168E4E36" w14:textId="0A79270E" w:rsidR="00A96F1C" w:rsidRDefault="00F15E79" w:rsidP="00710624">
                            <w:r>
                              <w:rPr>
                                <w:noProof/>
                              </w:rPr>
                              <w:drawing>
                                <wp:inline distT="0" distB="0" distL="0" distR="0" wp14:anchorId="64DBF9A8" wp14:editId="1218521D">
                                  <wp:extent cx="1918335" cy="1128395"/>
                                  <wp:effectExtent l="0" t="0" r="5715" b="0"/>
                                  <wp:docPr id="33" name="Picture 33" descr="Diagram&#10;&#10;Description automatically generated">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a:hlinkClick r:id="rId29"/>
                                          </pic:cNvPr>
                                          <pic:cNvPicPr/>
                                        </pic:nvPicPr>
                                        <pic:blipFill>
                                          <a:blip r:embed="rId31">
                                            <a:extLst>
                                              <a:ext uri="{28A0092B-C50C-407E-A947-70E740481C1C}">
                                                <a14:useLocalDpi xmlns:a14="http://schemas.microsoft.com/office/drawing/2010/main" val="0"/>
                                              </a:ext>
                                            </a:extLst>
                                          </a:blip>
                                          <a:stretch>
                                            <a:fillRect/>
                                          </a:stretch>
                                        </pic:blipFill>
                                        <pic:spPr>
                                          <a:xfrm>
                                            <a:off x="0" y="0"/>
                                            <a:ext cx="1918335" cy="1128395"/>
                                          </a:xfrm>
                                          <a:prstGeom prst="rect">
                                            <a:avLst/>
                                          </a:prstGeom>
                                        </pic:spPr>
                                      </pic:pic>
                                    </a:graphicData>
                                  </a:graphic>
                                </wp:inline>
                              </w:drawing>
                            </w:r>
                          </w:p>
                          <w:p w14:paraId="32AC592D" w14:textId="31995945" w:rsidR="00A96F1C" w:rsidRPr="00F15E79" w:rsidRDefault="00F15E79" w:rsidP="00BD6027">
                            <w:pPr>
                              <w:pStyle w:val="Heading1"/>
                              <w:rPr>
                                <w:rFonts w:asciiTheme="minorHAnsi" w:eastAsiaTheme="minorEastAsia" w:hAnsiTheme="minorHAnsi" w:cstheme="minorBidi"/>
                                <w:bCs w:val="0"/>
                                <w:sz w:val="22"/>
                                <w:szCs w:val="22"/>
                              </w:rPr>
                            </w:pPr>
                            <w:r w:rsidRPr="00F15E79">
                              <w:rPr>
                                <w:rFonts w:asciiTheme="minorHAnsi" w:eastAsiaTheme="minorEastAsia" w:hAnsiTheme="minorHAnsi" w:cstheme="minorBidi"/>
                                <w:bCs w:val="0"/>
                                <w:sz w:val="22"/>
                                <w:szCs w:val="22"/>
                              </w:rPr>
                              <w:t>Sketch</w:t>
                            </w:r>
                            <w:r>
                              <w:rPr>
                                <w:rFonts w:asciiTheme="minorHAnsi" w:eastAsiaTheme="minorEastAsia" w:hAnsiTheme="minorHAnsi" w:cstheme="minorBidi"/>
                                <w:bCs w:val="0"/>
                                <w:sz w:val="22"/>
                                <w:szCs w:val="22"/>
                              </w:rPr>
                              <w:t xml:space="preserve"> of proposed courtyard to rear, with access from waiting room.</w:t>
                            </w:r>
                          </w:p>
                          <w:p w14:paraId="18E5EC84" w14:textId="075E713E" w:rsidR="00A96F1C" w:rsidRPr="00F15E79" w:rsidRDefault="00A96F1C" w:rsidP="00BD6027">
                            <w:pPr>
                              <w:pStyle w:val="Heading1"/>
                              <w:rPr>
                                <w:rFonts w:asciiTheme="minorHAnsi" w:eastAsiaTheme="minorEastAsia" w:hAnsiTheme="minorHAnsi" w:cstheme="minorBidi"/>
                                <w:bCs w:val="0"/>
                                <w:sz w:val="22"/>
                                <w:szCs w:val="22"/>
                              </w:rPr>
                            </w:pPr>
                          </w:p>
                          <w:p w14:paraId="47AF3D46" w14:textId="77777777" w:rsidR="00A96F1C" w:rsidRDefault="00A96F1C" w:rsidP="00BD6027"/>
                          <w:p w14:paraId="28CE7E8C" w14:textId="77777777" w:rsidR="00A96F1C" w:rsidRPr="00A92B04" w:rsidRDefault="00A96F1C" w:rsidP="00BD6027"/>
                          <w:p w14:paraId="14D98BB7" w14:textId="77777777" w:rsidR="00A96F1C" w:rsidRDefault="00A96F1C" w:rsidP="00BD6027">
                            <w:pPr>
                              <w:pStyle w:val="Heading1"/>
                            </w:pPr>
                            <w:r w:rsidRPr="00426F60">
                              <w:t xml:space="preserve"> </w:t>
                            </w:r>
                          </w:p>
                        </w:txbxContent>
                      </v:textbox>
                      <w10:anchorlock/>
                    </v:shape>
                  </w:pict>
                </mc:Fallback>
              </mc:AlternateContent>
            </w:r>
          </w:p>
        </w:tc>
      </w:tr>
    </w:tbl>
    <w:p w14:paraId="00DD1F4B" w14:textId="63026B74" w:rsidR="008B2E43" w:rsidRDefault="008B2E43">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E014F6" w14:paraId="42DB6339" w14:textId="77777777" w:rsidTr="00A96F1C">
        <w:trPr>
          <w:trHeight w:val="10397"/>
        </w:trPr>
        <w:tc>
          <w:tcPr>
            <w:tcW w:w="7909" w:type="dxa"/>
          </w:tcPr>
          <w:p w14:paraId="4CF65B9C" w14:textId="77777777" w:rsidR="008B2E43" w:rsidRDefault="008B2E43" w:rsidP="00A96F1C">
            <w:pPr>
              <w:rPr>
                <w:sz w:val="24"/>
              </w:rPr>
            </w:pPr>
            <w:r>
              <w:rPr>
                <w:noProof/>
              </w:rPr>
              <mc:AlternateContent>
                <mc:Choice Requires="wps">
                  <w:drawing>
                    <wp:inline distT="0" distB="0" distL="0" distR="0" wp14:anchorId="757A6BBA" wp14:editId="325DA5C0">
                      <wp:extent cx="4885349" cy="7010400"/>
                      <wp:effectExtent l="0" t="0" r="0" b="0"/>
                      <wp:docPr id="32" name="Text Box 32"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1A5DC8E" w14:textId="6F266420" w:rsidR="00A96F1C" w:rsidRDefault="00A96F1C" w:rsidP="008B2E43">
                                  <w:pPr>
                                    <w:pStyle w:val="Heading2"/>
                                    <w:spacing w:after="240"/>
                                  </w:pPr>
                                  <w:r>
                                    <w:t>Project Designs</w:t>
                                  </w:r>
                                </w:p>
                                <w:p w14:paraId="030B1CB7" w14:textId="412B4E60" w:rsidR="00A96F1C" w:rsidRDefault="00A96F1C" w:rsidP="008B2E43">
                                  <w:r>
                                    <w:t xml:space="preserve">Project design sketches and drawings in 2D and 3D to explore and explain initial ideas. </w:t>
                                  </w:r>
                                </w:p>
                                <w:p w14:paraId="5C5945F6" w14:textId="7BADB52A" w:rsidR="00A96F1C" w:rsidRPr="008F7FF1" w:rsidRDefault="00A96F1C" w:rsidP="008B2E43">
                                  <w:pPr>
                                    <w:spacing w:after="240"/>
                                    <w:rPr>
                                      <w:b/>
                                      <w:bCs/>
                                      <w:color w:val="CB400B" w:themeColor="text2" w:themeShade="BF"/>
                                    </w:rPr>
                                  </w:pPr>
                                  <w:r>
                                    <w:rPr>
                                      <w:b/>
                                      <w:bCs/>
                                      <w:color w:val="CB400B" w:themeColor="text2" w:themeShade="BF"/>
                                    </w:rPr>
                                    <w:t>Building plans</w:t>
                                  </w:r>
                                </w:p>
                                <w:p w14:paraId="67DDD206" w14:textId="41A709D1" w:rsidR="00A96F1C" w:rsidRDefault="00A96F1C" w:rsidP="008B2E43">
                                  <w:pPr>
                                    <w:spacing w:after="240"/>
                                  </w:pPr>
                                  <w:r>
                                    <w:t>Sketch plan illustrating initial ideas for the layout of a single storey  extension to provide consulting / nurses rooms and ancillary accommodation.</w:t>
                                  </w:r>
                                </w:p>
                                <w:p w14:paraId="40306C7F" w14:textId="016CD748" w:rsidR="00A96F1C" w:rsidRDefault="00A96F1C" w:rsidP="008B2E43">
                                  <w:pPr>
                                    <w:spacing w:after="240"/>
                                  </w:pPr>
                                  <w:r>
                                    <w:t>Sketch plans illustrating revised layouts for the exiting house, with reception and waiting spaces on ground floor, and staff / office facilities on the first floor.</w:t>
                                  </w:r>
                                </w:p>
                                <w:p w14:paraId="6F2FF481" w14:textId="77777777" w:rsidR="00A96F1C" w:rsidRDefault="00A96F1C" w:rsidP="008B2E43">
                                  <w:pPr>
                                    <w:spacing w:after="240"/>
                                    <w:rPr>
                                      <w:b/>
                                      <w:bCs/>
                                      <w:color w:val="CB400B" w:themeColor="text2" w:themeShade="BF"/>
                                    </w:rPr>
                                  </w:pPr>
                                </w:p>
                                <w:p w14:paraId="43CF10FD" w14:textId="486F417B" w:rsidR="00A96F1C" w:rsidRDefault="00A96F1C" w:rsidP="008B2E43">
                                  <w:pPr>
                                    <w:spacing w:after="240"/>
                                    <w:rPr>
                                      <w:b/>
                                      <w:bCs/>
                                      <w:color w:val="CB400B" w:themeColor="text2" w:themeShade="BF"/>
                                    </w:rPr>
                                  </w:pPr>
                                  <w:r>
                                    <w:rPr>
                                      <w:b/>
                                      <w:bCs/>
                                      <w:color w:val="CB400B" w:themeColor="text2" w:themeShade="BF"/>
                                    </w:rPr>
                                    <w:t>Site plan</w:t>
                                  </w:r>
                                </w:p>
                                <w:tbl>
                                  <w:tblPr>
                                    <w:tblStyle w:val="TableGrid"/>
                                    <w:tblW w:w="0" w:type="auto"/>
                                    <w:tblLook w:val="04A0" w:firstRow="1" w:lastRow="0" w:firstColumn="1" w:lastColumn="0" w:noHBand="0" w:noVBand="1"/>
                                  </w:tblPr>
                                  <w:tblGrid>
                                    <w:gridCol w:w="3678"/>
                                    <w:gridCol w:w="3732"/>
                                  </w:tblGrid>
                                  <w:tr w:rsidR="00A96F1C" w14:paraId="27C9734A" w14:textId="77777777" w:rsidTr="009F3775">
                                    <w:tc>
                                      <w:tcPr>
                                        <w:tcW w:w="3705" w:type="dxa"/>
                                      </w:tcPr>
                                      <w:p w14:paraId="1B9D2265" w14:textId="77777777" w:rsidR="00A96F1C" w:rsidRDefault="00A96F1C" w:rsidP="008B2E43">
                                        <w:pPr>
                                          <w:spacing w:after="240"/>
                                        </w:pPr>
                                        <w:r w:rsidRPr="009F3775">
                                          <w:t>The site plan illustrates the existing house complete with the proposed extension to the rear</w:t>
                                        </w:r>
                                        <w:r>
                                          <w:t>.</w:t>
                                        </w:r>
                                      </w:p>
                                      <w:p w14:paraId="12DB821C" w14:textId="77777777" w:rsidR="00A96F1C" w:rsidRDefault="00A96F1C" w:rsidP="008B2E43">
                                        <w:pPr>
                                          <w:spacing w:after="240"/>
                                        </w:pPr>
                                        <w:r w:rsidRPr="009F3775">
                                          <w:t>The a</w:t>
                                        </w:r>
                                        <w:r>
                                          <w:t>reas to the front and side of the building have been developed to provide access and parking with 8 standard and 2 disabled spaces to the front and a further 20 public parking spaces to the side.</w:t>
                                        </w:r>
                                      </w:p>
                                      <w:p w14:paraId="1B7D7A30" w14:textId="30E75C21" w:rsidR="00A96F1C" w:rsidRPr="009F3775" w:rsidRDefault="00A96F1C" w:rsidP="008B2E43">
                                        <w:pPr>
                                          <w:spacing w:after="240"/>
                                          <w:rPr>
                                            <w:b/>
                                            <w:bCs/>
                                            <w:color w:val="CB400B" w:themeColor="text2" w:themeShade="BF"/>
                                          </w:rPr>
                                        </w:pPr>
                                        <w:r w:rsidRPr="00E67F1C">
                                          <w:t>The layout includes ramped</w:t>
                                        </w:r>
                                        <w:r>
                                          <w:t xml:space="preserve"> pedestrian access to the main entrance and turning spaces that will accommodate large vehicles such as an ambulance.</w:t>
                                        </w:r>
                                      </w:p>
                                    </w:tc>
                                    <w:tc>
                                      <w:tcPr>
                                        <w:tcW w:w="3705" w:type="dxa"/>
                                      </w:tcPr>
                                      <w:p w14:paraId="37C55137" w14:textId="418488E6" w:rsidR="00A96F1C" w:rsidRDefault="00A96F1C" w:rsidP="008B2E43">
                                        <w:pPr>
                                          <w:spacing w:after="240"/>
                                          <w:rPr>
                                            <w:b/>
                                            <w:bCs/>
                                            <w:color w:val="CB400B" w:themeColor="text2" w:themeShade="BF"/>
                                          </w:rPr>
                                        </w:pPr>
                                        <w:r>
                                          <w:rPr>
                                            <w:b/>
                                            <w:bCs/>
                                            <w:noProof/>
                                            <w:color w:val="CB400B" w:themeColor="text2" w:themeShade="BF"/>
                                          </w:rPr>
                                          <w:drawing>
                                            <wp:inline distT="0" distB="0" distL="0" distR="0" wp14:anchorId="1484A517" wp14:editId="52731426">
                                              <wp:extent cx="2233279" cy="3022600"/>
                                              <wp:effectExtent l="0" t="0" r="0" b="6350"/>
                                              <wp:docPr id="76" name="Picture 76" descr="Diagram, engineering drawing&#10;&#10;Description automatically generated">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Diagram, engineering drawing&#10;&#10;Description automatically generated">
                                                        <a:hlinkClick r:id="rId32"/>
                                                      </pic:cNvPr>
                                                      <pic:cNvPicPr/>
                                                    </pic:nvPicPr>
                                                    <pic:blipFill>
                                                      <a:blip r:embed="rId33">
                                                        <a:extLst>
                                                          <a:ext uri="{28A0092B-C50C-407E-A947-70E740481C1C}">
                                                            <a14:useLocalDpi xmlns:a14="http://schemas.microsoft.com/office/drawing/2010/main" val="0"/>
                                                          </a:ext>
                                                        </a:extLst>
                                                      </a:blip>
                                                      <a:stretch>
                                                        <a:fillRect/>
                                                      </a:stretch>
                                                    </pic:blipFill>
                                                    <pic:spPr>
                                                      <a:xfrm>
                                                        <a:off x="0" y="0"/>
                                                        <a:ext cx="2245903" cy="3039685"/>
                                                      </a:xfrm>
                                                      <a:prstGeom prst="rect">
                                                        <a:avLst/>
                                                      </a:prstGeom>
                                                    </pic:spPr>
                                                  </pic:pic>
                                                </a:graphicData>
                                              </a:graphic>
                                            </wp:inline>
                                          </w:drawing>
                                        </w:r>
                                      </w:p>
                                    </w:tc>
                                  </w:tr>
                                </w:tbl>
                                <w:p w14:paraId="4C7043DE" w14:textId="09E876EA" w:rsidR="00A96F1C" w:rsidRDefault="00A96F1C" w:rsidP="008B2E43">
                                  <w:pPr>
                                    <w:spacing w:after="240"/>
                                    <w:rPr>
                                      <w:b/>
                                      <w:bCs/>
                                      <w:color w:val="CB400B" w:themeColor="text2" w:themeShade="BF"/>
                                    </w:rPr>
                                  </w:pPr>
                                </w:p>
                                <w:p w14:paraId="3626ABA0" w14:textId="77777777" w:rsidR="00A96F1C" w:rsidRDefault="00A96F1C" w:rsidP="008B2E43">
                                  <w:pPr>
                                    <w:spacing w:after="240"/>
                                    <w:rPr>
                                      <w:b/>
                                      <w:bCs/>
                                      <w:color w:val="CB400B" w:themeColor="text2" w:themeShade="BF"/>
                                    </w:rPr>
                                  </w:pPr>
                                </w:p>
                                <w:p w14:paraId="0E9BCFFD" w14:textId="1B4F0521" w:rsidR="00A96F1C" w:rsidRDefault="00A96F1C" w:rsidP="009F3775">
                                  <w:pPr>
                                    <w:spacing w:after="240"/>
                                    <w:jc w:val="right"/>
                                    <w:rPr>
                                      <w:b/>
                                      <w:bCs/>
                                      <w:color w:val="CB400B" w:themeColor="text2" w:themeShade="BF"/>
                                    </w:rPr>
                                  </w:pPr>
                                </w:p>
                                <w:p w14:paraId="7184F12B" w14:textId="024A3B12" w:rsidR="00A96F1C" w:rsidRPr="009F3775" w:rsidRDefault="00A96F1C" w:rsidP="008B2E43">
                                  <w:pPr>
                                    <w:spacing w:after="240"/>
                                  </w:pPr>
                                  <w:proofErr w:type="spellStart"/>
                                  <w:r w:rsidRPr="009F3775">
                                    <w:t>uuuuuuuuuuuu</w:t>
                                  </w:r>
                                  <w:proofErr w:type="spellEnd"/>
                                </w:p>
                                <w:p w14:paraId="459314F7" w14:textId="5D4BE6B2" w:rsidR="00A96F1C" w:rsidRPr="008F7FF1" w:rsidRDefault="00A96F1C" w:rsidP="009F3775">
                                  <w:pPr>
                                    <w:spacing w:after="240"/>
                                    <w:jc w:val="right"/>
                                    <w:rPr>
                                      <w:b/>
                                      <w:bCs/>
                                      <w:color w:val="CB400B" w:themeColor="text2" w:themeShade="BF"/>
                                    </w:rPr>
                                  </w:pPr>
                                </w:p>
                                <w:p w14:paraId="79CB8775" w14:textId="77777777" w:rsidR="00A96F1C" w:rsidRDefault="00A96F1C" w:rsidP="008B2E43">
                                  <w:pPr>
                                    <w:spacing w:after="240"/>
                                  </w:pPr>
                                  <w:proofErr w:type="spellStart"/>
                                  <w:r>
                                    <w:t>mmmmmmmmmm</w:t>
                                  </w:r>
                                  <w:proofErr w:type="spellEnd"/>
                                </w:p>
                                <w:p w14:paraId="101893A2" w14:textId="3C8ADAF0" w:rsidR="00A96F1C" w:rsidRPr="008F7FF1" w:rsidRDefault="00A96F1C" w:rsidP="008B2E43">
                                  <w:pPr>
                                    <w:spacing w:after="240"/>
                                    <w:rPr>
                                      <w:b/>
                                      <w:bCs/>
                                      <w:color w:val="CB400B" w:themeColor="text2" w:themeShade="BF"/>
                                    </w:rPr>
                                  </w:pPr>
                                  <w:r>
                                    <w:rPr>
                                      <w:b/>
                                      <w:bCs/>
                                      <w:color w:val="CB400B" w:themeColor="text2" w:themeShade="BF"/>
                                    </w:rPr>
                                    <w:t>Building elevations</w:t>
                                  </w:r>
                                </w:p>
                                <w:p w14:paraId="19E478B5" w14:textId="77777777" w:rsidR="00A96F1C" w:rsidRDefault="00A96F1C" w:rsidP="008B2E43">
                                  <w:pPr>
                                    <w:spacing w:after="240"/>
                                  </w:pPr>
                                  <w:proofErr w:type="spellStart"/>
                                  <w:r>
                                    <w:t>Mmmmmm</w:t>
                                  </w:r>
                                  <w:proofErr w:type="spellEnd"/>
                                </w:p>
                                <w:p w14:paraId="6CF77CD6" w14:textId="7013F18D" w:rsidR="00A96F1C" w:rsidRPr="008F7FF1" w:rsidRDefault="00A96F1C" w:rsidP="008B2E43">
                                  <w:pPr>
                                    <w:spacing w:after="240"/>
                                    <w:rPr>
                                      <w:b/>
                                      <w:bCs/>
                                      <w:color w:val="CB400B" w:themeColor="text2" w:themeShade="BF"/>
                                    </w:rPr>
                                  </w:pPr>
                                  <w:r>
                                    <w:rPr>
                                      <w:b/>
                                      <w:bCs/>
                                      <w:color w:val="CB400B" w:themeColor="text2" w:themeShade="BF"/>
                                    </w:rPr>
                                    <w:t>Technical notes</w:t>
                                  </w:r>
                                </w:p>
                                <w:p w14:paraId="6D7D09B6" w14:textId="77777777" w:rsidR="00A96F1C" w:rsidRDefault="00A96F1C" w:rsidP="008B2E43">
                                  <w:pPr>
                                    <w:spacing w:after="240"/>
                                  </w:pPr>
                                  <w:proofErr w:type="spellStart"/>
                                  <w:r>
                                    <w:t>Mmmmmmmmm</w:t>
                                  </w:r>
                                  <w:proofErr w:type="spellEnd"/>
                                </w:p>
                                <w:p w14:paraId="3800B422" w14:textId="3693117C" w:rsidR="00A96F1C" w:rsidRPr="008F7FF1" w:rsidRDefault="00A96F1C" w:rsidP="008B2E43">
                                  <w:pPr>
                                    <w:spacing w:after="240"/>
                                    <w:rPr>
                                      <w:b/>
                                      <w:bCs/>
                                      <w:color w:val="CB400B" w:themeColor="text2" w:themeShade="BF"/>
                                    </w:rPr>
                                  </w:pPr>
                                  <w:r>
                                    <w:rPr>
                                      <w:b/>
                                      <w:bCs/>
                                      <w:color w:val="CB400B" w:themeColor="text2" w:themeShade="BF"/>
                                    </w:rPr>
                                    <w:t>Component and material specifications</w:t>
                                  </w:r>
                                </w:p>
                                <w:p w14:paraId="0E0B52BF" w14:textId="77777777" w:rsidR="00A96F1C" w:rsidRDefault="00A96F1C" w:rsidP="008B2E43">
                                  <w:pPr>
                                    <w:spacing w:after="240"/>
                                  </w:pPr>
                                  <w:proofErr w:type="spellStart"/>
                                  <w:r>
                                    <w:t>Mmmmmmmmm</w:t>
                                  </w:r>
                                  <w:proofErr w:type="spellEnd"/>
                                </w:p>
                                <w:p w14:paraId="70EA8193" w14:textId="77777777" w:rsidR="00A96F1C" w:rsidRDefault="00A96F1C" w:rsidP="008B2E43"/>
                                <w:p w14:paraId="6F79EB58" w14:textId="77777777" w:rsidR="00A96F1C" w:rsidRDefault="00A96F1C" w:rsidP="008B2E43"/>
                                <w:p w14:paraId="3346946B" w14:textId="77777777" w:rsidR="00A96F1C" w:rsidRDefault="00A96F1C" w:rsidP="008B2E43"/>
                                <w:p w14:paraId="35B893AE" w14:textId="77777777" w:rsidR="00A96F1C" w:rsidRDefault="00A96F1C" w:rsidP="008B2E43"/>
                                <w:p w14:paraId="050646A4" w14:textId="77777777" w:rsidR="00A96F1C" w:rsidRDefault="00A96F1C" w:rsidP="008B2E43"/>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757A6BBA" id="Text Box 32" o:spid="_x0000_s1052"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" filled="f" stroked="f">
                      <v:textbox inset=",23.04pt">
                        <w:txbxContent>
                          <w:p w14:paraId="71A5DC8E" w14:textId="6F266420" w:rsidR="00A96F1C" w:rsidRDefault="00A96F1C" w:rsidP="008B2E43">
                            <w:pPr>
                              <w:pStyle w:val="Heading2"/>
                              <w:spacing w:after="240"/>
                            </w:pPr>
                            <w:r>
                              <w:t>Project Designs</w:t>
                            </w:r>
                          </w:p>
                          <w:p w14:paraId="030B1CB7" w14:textId="412B4E60" w:rsidR="00A96F1C" w:rsidRDefault="00A96F1C" w:rsidP="008B2E43">
                            <w:r>
                              <w:t xml:space="preserve">Project design sketches and drawings in 2D and 3D to explore and explain initial ideas. </w:t>
                            </w:r>
                          </w:p>
                          <w:p w14:paraId="5C5945F6" w14:textId="7BADB52A" w:rsidR="00A96F1C" w:rsidRPr="008F7FF1" w:rsidRDefault="00A96F1C" w:rsidP="008B2E43">
                            <w:pPr>
                              <w:spacing w:after="240"/>
                              <w:rPr>
                                <w:b/>
                                <w:bCs/>
                                <w:color w:val="CB400B" w:themeColor="text2" w:themeShade="BF"/>
                              </w:rPr>
                            </w:pPr>
                            <w:r>
                              <w:rPr>
                                <w:b/>
                                <w:bCs/>
                                <w:color w:val="CB400B" w:themeColor="text2" w:themeShade="BF"/>
                              </w:rPr>
                              <w:t>Building plans</w:t>
                            </w:r>
                          </w:p>
                          <w:p w14:paraId="67DDD206" w14:textId="41A709D1" w:rsidR="00A96F1C" w:rsidRDefault="00A96F1C" w:rsidP="008B2E43">
                            <w:pPr>
                              <w:spacing w:after="240"/>
                            </w:pPr>
                            <w:r>
                              <w:t>Sketch plan illustrating initial ideas for the layout of a single storey  extension to provide consulting / nurses rooms and ancillary accommodation.</w:t>
                            </w:r>
                          </w:p>
                          <w:p w14:paraId="40306C7F" w14:textId="016CD748" w:rsidR="00A96F1C" w:rsidRDefault="00A96F1C" w:rsidP="008B2E43">
                            <w:pPr>
                              <w:spacing w:after="240"/>
                            </w:pPr>
                            <w:r>
                              <w:t>Sketch plans illustrating revised layouts for the exiting house, with reception and waiting spaces on ground floor, and staff / office facilities on the first floor.</w:t>
                            </w:r>
                          </w:p>
                          <w:p w14:paraId="6F2FF481" w14:textId="77777777" w:rsidR="00A96F1C" w:rsidRDefault="00A96F1C" w:rsidP="008B2E43">
                            <w:pPr>
                              <w:spacing w:after="240"/>
                              <w:rPr>
                                <w:b/>
                                <w:bCs/>
                                <w:color w:val="CB400B" w:themeColor="text2" w:themeShade="BF"/>
                              </w:rPr>
                            </w:pPr>
                          </w:p>
                          <w:p w14:paraId="43CF10FD" w14:textId="486F417B" w:rsidR="00A96F1C" w:rsidRDefault="00A96F1C" w:rsidP="008B2E43">
                            <w:pPr>
                              <w:spacing w:after="240"/>
                              <w:rPr>
                                <w:b/>
                                <w:bCs/>
                                <w:color w:val="CB400B" w:themeColor="text2" w:themeShade="BF"/>
                              </w:rPr>
                            </w:pPr>
                            <w:r>
                              <w:rPr>
                                <w:b/>
                                <w:bCs/>
                                <w:color w:val="CB400B" w:themeColor="text2" w:themeShade="BF"/>
                              </w:rPr>
                              <w:t>Site plan</w:t>
                            </w:r>
                          </w:p>
                          <w:tbl>
                            <w:tblPr>
                              <w:tblStyle w:val="TableGrid"/>
                              <w:tblW w:w="0" w:type="auto"/>
                              <w:tblLook w:val="04A0" w:firstRow="1" w:lastRow="0" w:firstColumn="1" w:lastColumn="0" w:noHBand="0" w:noVBand="1"/>
                            </w:tblPr>
                            <w:tblGrid>
                              <w:gridCol w:w="3678"/>
                              <w:gridCol w:w="3732"/>
                            </w:tblGrid>
                            <w:tr w:rsidR="00A96F1C" w14:paraId="27C9734A" w14:textId="77777777" w:rsidTr="009F3775">
                              <w:tc>
                                <w:tcPr>
                                  <w:tcW w:w="3705" w:type="dxa"/>
                                </w:tcPr>
                                <w:p w14:paraId="1B9D2265" w14:textId="77777777" w:rsidR="00A96F1C" w:rsidRDefault="00A96F1C" w:rsidP="008B2E43">
                                  <w:pPr>
                                    <w:spacing w:after="240"/>
                                  </w:pPr>
                                  <w:r w:rsidRPr="009F3775">
                                    <w:t>The site plan illustrates the existing house complete with the proposed extension to the rear</w:t>
                                  </w:r>
                                  <w:r>
                                    <w:t>.</w:t>
                                  </w:r>
                                </w:p>
                                <w:p w14:paraId="12DB821C" w14:textId="77777777" w:rsidR="00A96F1C" w:rsidRDefault="00A96F1C" w:rsidP="008B2E43">
                                  <w:pPr>
                                    <w:spacing w:after="240"/>
                                  </w:pPr>
                                  <w:r w:rsidRPr="009F3775">
                                    <w:t>The a</w:t>
                                  </w:r>
                                  <w:r>
                                    <w:t>reas to the front and side of the building have been developed to provide access and parking with 8 standard and 2 disabled spaces to the front and a further 20 public parking spaces to the side.</w:t>
                                  </w:r>
                                </w:p>
                                <w:p w14:paraId="1B7D7A30" w14:textId="30E75C21" w:rsidR="00A96F1C" w:rsidRPr="009F3775" w:rsidRDefault="00A96F1C" w:rsidP="008B2E43">
                                  <w:pPr>
                                    <w:spacing w:after="240"/>
                                    <w:rPr>
                                      <w:b/>
                                      <w:bCs/>
                                      <w:color w:val="CB400B" w:themeColor="text2" w:themeShade="BF"/>
                                    </w:rPr>
                                  </w:pPr>
                                  <w:r w:rsidRPr="00E67F1C">
                                    <w:t>The layout includes ramped</w:t>
                                  </w:r>
                                  <w:r>
                                    <w:t xml:space="preserve"> pedestrian access to the main entrance and turning spaces that will accommodate large vehicles such as an ambulance.</w:t>
                                  </w:r>
                                </w:p>
                              </w:tc>
                              <w:tc>
                                <w:tcPr>
                                  <w:tcW w:w="3705" w:type="dxa"/>
                                </w:tcPr>
                                <w:p w14:paraId="37C55137" w14:textId="418488E6" w:rsidR="00A96F1C" w:rsidRDefault="00A96F1C" w:rsidP="008B2E43">
                                  <w:pPr>
                                    <w:spacing w:after="240"/>
                                    <w:rPr>
                                      <w:b/>
                                      <w:bCs/>
                                      <w:color w:val="CB400B" w:themeColor="text2" w:themeShade="BF"/>
                                    </w:rPr>
                                  </w:pPr>
                                  <w:r>
                                    <w:rPr>
                                      <w:b/>
                                      <w:bCs/>
                                      <w:noProof/>
                                      <w:color w:val="CB400B" w:themeColor="text2" w:themeShade="BF"/>
                                    </w:rPr>
                                    <w:drawing>
                                      <wp:inline distT="0" distB="0" distL="0" distR="0" wp14:anchorId="1484A517" wp14:editId="52731426">
                                        <wp:extent cx="2233279" cy="3022600"/>
                                        <wp:effectExtent l="0" t="0" r="0" b="6350"/>
                                        <wp:docPr id="76" name="Picture 76" descr="Diagram, engineering drawing&#10;&#10;Description automatically generated">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Diagram, engineering drawing&#10;&#10;Description automatically generated">
                                                  <a:hlinkClick r:id="rId32"/>
                                                </pic:cNvPr>
                                                <pic:cNvPicPr/>
                                              </pic:nvPicPr>
                                              <pic:blipFill>
                                                <a:blip r:embed="rId33">
                                                  <a:extLst>
                                                    <a:ext uri="{28A0092B-C50C-407E-A947-70E740481C1C}">
                                                      <a14:useLocalDpi xmlns:a14="http://schemas.microsoft.com/office/drawing/2010/main" val="0"/>
                                                    </a:ext>
                                                  </a:extLst>
                                                </a:blip>
                                                <a:stretch>
                                                  <a:fillRect/>
                                                </a:stretch>
                                              </pic:blipFill>
                                              <pic:spPr>
                                                <a:xfrm>
                                                  <a:off x="0" y="0"/>
                                                  <a:ext cx="2245903" cy="3039685"/>
                                                </a:xfrm>
                                                <a:prstGeom prst="rect">
                                                  <a:avLst/>
                                                </a:prstGeom>
                                              </pic:spPr>
                                            </pic:pic>
                                          </a:graphicData>
                                        </a:graphic>
                                      </wp:inline>
                                    </w:drawing>
                                  </w:r>
                                </w:p>
                              </w:tc>
                            </w:tr>
                          </w:tbl>
                          <w:p w14:paraId="4C7043DE" w14:textId="09E876EA" w:rsidR="00A96F1C" w:rsidRDefault="00A96F1C" w:rsidP="008B2E43">
                            <w:pPr>
                              <w:spacing w:after="240"/>
                              <w:rPr>
                                <w:b/>
                                <w:bCs/>
                                <w:color w:val="CB400B" w:themeColor="text2" w:themeShade="BF"/>
                              </w:rPr>
                            </w:pPr>
                          </w:p>
                          <w:p w14:paraId="3626ABA0" w14:textId="77777777" w:rsidR="00A96F1C" w:rsidRDefault="00A96F1C" w:rsidP="008B2E43">
                            <w:pPr>
                              <w:spacing w:after="240"/>
                              <w:rPr>
                                <w:b/>
                                <w:bCs/>
                                <w:color w:val="CB400B" w:themeColor="text2" w:themeShade="BF"/>
                              </w:rPr>
                            </w:pPr>
                          </w:p>
                          <w:p w14:paraId="0E9BCFFD" w14:textId="1B4F0521" w:rsidR="00A96F1C" w:rsidRDefault="00A96F1C" w:rsidP="009F3775">
                            <w:pPr>
                              <w:spacing w:after="240"/>
                              <w:jc w:val="right"/>
                              <w:rPr>
                                <w:b/>
                                <w:bCs/>
                                <w:color w:val="CB400B" w:themeColor="text2" w:themeShade="BF"/>
                              </w:rPr>
                            </w:pPr>
                          </w:p>
                          <w:p w14:paraId="7184F12B" w14:textId="024A3B12" w:rsidR="00A96F1C" w:rsidRPr="009F3775" w:rsidRDefault="00A96F1C" w:rsidP="008B2E43">
                            <w:pPr>
                              <w:spacing w:after="240"/>
                            </w:pPr>
                            <w:proofErr w:type="spellStart"/>
                            <w:r w:rsidRPr="009F3775">
                              <w:t>uuuuuuuuuuuu</w:t>
                            </w:r>
                            <w:proofErr w:type="spellEnd"/>
                          </w:p>
                          <w:p w14:paraId="459314F7" w14:textId="5D4BE6B2" w:rsidR="00A96F1C" w:rsidRPr="008F7FF1" w:rsidRDefault="00A96F1C" w:rsidP="009F3775">
                            <w:pPr>
                              <w:spacing w:after="240"/>
                              <w:jc w:val="right"/>
                              <w:rPr>
                                <w:b/>
                                <w:bCs/>
                                <w:color w:val="CB400B" w:themeColor="text2" w:themeShade="BF"/>
                              </w:rPr>
                            </w:pPr>
                          </w:p>
                          <w:p w14:paraId="79CB8775" w14:textId="77777777" w:rsidR="00A96F1C" w:rsidRDefault="00A96F1C" w:rsidP="008B2E43">
                            <w:pPr>
                              <w:spacing w:after="240"/>
                            </w:pPr>
                            <w:proofErr w:type="spellStart"/>
                            <w:r>
                              <w:t>mmmmmmmmmm</w:t>
                            </w:r>
                            <w:proofErr w:type="spellEnd"/>
                          </w:p>
                          <w:p w14:paraId="101893A2" w14:textId="3C8ADAF0" w:rsidR="00A96F1C" w:rsidRPr="008F7FF1" w:rsidRDefault="00A96F1C" w:rsidP="008B2E43">
                            <w:pPr>
                              <w:spacing w:after="240"/>
                              <w:rPr>
                                <w:b/>
                                <w:bCs/>
                                <w:color w:val="CB400B" w:themeColor="text2" w:themeShade="BF"/>
                              </w:rPr>
                            </w:pPr>
                            <w:r>
                              <w:rPr>
                                <w:b/>
                                <w:bCs/>
                                <w:color w:val="CB400B" w:themeColor="text2" w:themeShade="BF"/>
                              </w:rPr>
                              <w:t>Building elevations</w:t>
                            </w:r>
                          </w:p>
                          <w:p w14:paraId="19E478B5" w14:textId="77777777" w:rsidR="00A96F1C" w:rsidRDefault="00A96F1C" w:rsidP="008B2E43">
                            <w:pPr>
                              <w:spacing w:after="240"/>
                            </w:pPr>
                            <w:proofErr w:type="spellStart"/>
                            <w:r>
                              <w:t>Mmmmmm</w:t>
                            </w:r>
                            <w:proofErr w:type="spellEnd"/>
                          </w:p>
                          <w:p w14:paraId="6CF77CD6" w14:textId="7013F18D" w:rsidR="00A96F1C" w:rsidRPr="008F7FF1" w:rsidRDefault="00A96F1C" w:rsidP="008B2E43">
                            <w:pPr>
                              <w:spacing w:after="240"/>
                              <w:rPr>
                                <w:b/>
                                <w:bCs/>
                                <w:color w:val="CB400B" w:themeColor="text2" w:themeShade="BF"/>
                              </w:rPr>
                            </w:pPr>
                            <w:r>
                              <w:rPr>
                                <w:b/>
                                <w:bCs/>
                                <w:color w:val="CB400B" w:themeColor="text2" w:themeShade="BF"/>
                              </w:rPr>
                              <w:t>Technical notes</w:t>
                            </w:r>
                          </w:p>
                          <w:p w14:paraId="6D7D09B6" w14:textId="77777777" w:rsidR="00A96F1C" w:rsidRDefault="00A96F1C" w:rsidP="008B2E43">
                            <w:pPr>
                              <w:spacing w:after="240"/>
                            </w:pPr>
                            <w:proofErr w:type="spellStart"/>
                            <w:r>
                              <w:t>Mmmmmmmmm</w:t>
                            </w:r>
                            <w:proofErr w:type="spellEnd"/>
                          </w:p>
                          <w:p w14:paraId="3800B422" w14:textId="3693117C" w:rsidR="00A96F1C" w:rsidRPr="008F7FF1" w:rsidRDefault="00A96F1C" w:rsidP="008B2E43">
                            <w:pPr>
                              <w:spacing w:after="240"/>
                              <w:rPr>
                                <w:b/>
                                <w:bCs/>
                                <w:color w:val="CB400B" w:themeColor="text2" w:themeShade="BF"/>
                              </w:rPr>
                            </w:pPr>
                            <w:r>
                              <w:rPr>
                                <w:b/>
                                <w:bCs/>
                                <w:color w:val="CB400B" w:themeColor="text2" w:themeShade="BF"/>
                              </w:rPr>
                              <w:t>Component and material specifications</w:t>
                            </w:r>
                          </w:p>
                          <w:p w14:paraId="0E0B52BF" w14:textId="77777777" w:rsidR="00A96F1C" w:rsidRDefault="00A96F1C" w:rsidP="008B2E43">
                            <w:pPr>
                              <w:spacing w:after="240"/>
                            </w:pPr>
                            <w:proofErr w:type="spellStart"/>
                            <w:r>
                              <w:t>Mmmmmmmmm</w:t>
                            </w:r>
                            <w:proofErr w:type="spellEnd"/>
                          </w:p>
                          <w:p w14:paraId="70EA8193" w14:textId="77777777" w:rsidR="00A96F1C" w:rsidRDefault="00A96F1C" w:rsidP="008B2E43"/>
                          <w:p w14:paraId="6F79EB58" w14:textId="77777777" w:rsidR="00A96F1C" w:rsidRDefault="00A96F1C" w:rsidP="008B2E43"/>
                          <w:p w14:paraId="3346946B" w14:textId="77777777" w:rsidR="00A96F1C" w:rsidRDefault="00A96F1C" w:rsidP="008B2E43"/>
                          <w:p w14:paraId="35B893AE" w14:textId="77777777" w:rsidR="00A96F1C" w:rsidRDefault="00A96F1C" w:rsidP="008B2E43"/>
                          <w:p w14:paraId="050646A4" w14:textId="77777777" w:rsidR="00A96F1C" w:rsidRDefault="00A96F1C" w:rsidP="008B2E43"/>
                        </w:txbxContent>
                      </v:textbox>
                      <w10:anchorlock/>
                    </v:shape>
                  </w:pict>
                </mc:Fallback>
              </mc:AlternateContent>
            </w:r>
          </w:p>
        </w:tc>
        <w:tc>
          <w:tcPr>
            <w:tcW w:w="231" w:type="dxa"/>
          </w:tcPr>
          <w:p w14:paraId="22255E6B" w14:textId="77777777" w:rsidR="008B2E43" w:rsidRDefault="008B2E43" w:rsidP="00A96F1C">
            <w:pPr>
              <w:rPr>
                <w:sz w:val="24"/>
              </w:rPr>
            </w:pPr>
          </w:p>
        </w:tc>
        <w:tc>
          <w:tcPr>
            <w:tcW w:w="3659" w:type="dxa"/>
            <w:shd w:val="clear" w:color="auto" w:fill="421D5D"/>
          </w:tcPr>
          <w:p w14:paraId="6BA15CBA" w14:textId="286F3825" w:rsidR="00E014F6" w:rsidRPr="00E014F6" w:rsidRDefault="00FD2B2E" w:rsidP="00E014F6">
            <w:pPr>
              <w:pStyle w:val="Heading1"/>
              <w:spacing w:after="240"/>
              <w:outlineLvl w:val="0"/>
            </w:pPr>
            <w:r>
              <w:t>Click to see larger versions:</w:t>
            </w:r>
          </w:p>
          <w:p w14:paraId="2F13B5D7" w14:textId="45731960" w:rsidR="00FD2B2E" w:rsidRDefault="00FD2B2E" w:rsidP="00A96F1C">
            <w:pPr>
              <w:rPr>
                <w:sz w:val="24"/>
              </w:rPr>
            </w:pPr>
            <w:r>
              <w:rPr>
                <w:noProof/>
                <w:sz w:val="24"/>
              </w:rPr>
              <w:drawing>
                <wp:inline distT="0" distB="0" distL="0" distR="0" wp14:anchorId="580DE23A" wp14:editId="667C87D0">
                  <wp:extent cx="2087880" cy="2489981"/>
                  <wp:effectExtent l="0" t="0" r="7620" b="5715"/>
                  <wp:docPr id="72" name="Picture 72" descr="Diagram, engineering drawing&#10;&#10;Description automatically generated">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Diagram, engineering drawing&#10;&#10;Description automatically generated">
                            <a:hlinkClick r:id="rId32"/>
                          </pic:cNvPr>
                          <pic:cNvPicPr/>
                        </pic:nvPicPr>
                        <pic:blipFill rotWithShape="1">
                          <a:blip r:embed="rId34" cstate="print">
                            <a:extLst>
                              <a:ext uri="{28A0092B-C50C-407E-A947-70E740481C1C}">
                                <a14:useLocalDpi xmlns:a14="http://schemas.microsoft.com/office/drawing/2010/main" val="0"/>
                              </a:ext>
                            </a:extLst>
                          </a:blip>
                          <a:srcRect b="8178"/>
                          <a:stretch/>
                        </pic:blipFill>
                        <pic:spPr bwMode="auto">
                          <a:xfrm>
                            <a:off x="0" y="0"/>
                            <a:ext cx="2107088" cy="2512888"/>
                          </a:xfrm>
                          <a:prstGeom prst="rect">
                            <a:avLst/>
                          </a:prstGeom>
                          <a:ln>
                            <a:noFill/>
                          </a:ln>
                          <a:extLst>
                            <a:ext uri="{53640926-AAD7-44D8-BBD7-CCE9431645EC}">
                              <a14:shadowObscured xmlns:a14="http://schemas.microsoft.com/office/drawing/2010/main"/>
                            </a:ext>
                          </a:extLst>
                        </pic:spPr>
                      </pic:pic>
                    </a:graphicData>
                  </a:graphic>
                </wp:inline>
              </w:drawing>
            </w:r>
          </w:p>
          <w:p w14:paraId="34C510F0" w14:textId="77777777" w:rsidR="00FD2B2E" w:rsidRPr="008C12F4" w:rsidRDefault="00FD2B2E" w:rsidP="00FD2B2E">
            <w:pPr>
              <w:spacing w:before="240"/>
              <w:rPr>
                <w:color w:val="FFFFFF" w:themeColor="background1"/>
              </w:rPr>
            </w:pPr>
            <w:r w:rsidRPr="008C12F4">
              <w:rPr>
                <w:color w:val="FFFFFF" w:themeColor="background1"/>
              </w:rPr>
              <w:t>Exte</w:t>
            </w:r>
            <w:r>
              <w:rPr>
                <w:color w:val="FFFFFF" w:themeColor="background1"/>
              </w:rPr>
              <w:t>ns</w:t>
            </w:r>
            <w:r w:rsidRPr="008C12F4">
              <w:rPr>
                <w:color w:val="FFFFFF" w:themeColor="background1"/>
              </w:rPr>
              <w:t>ion: Sketch layout</w:t>
            </w:r>
          </w:p>
          <w:tbl>
            <w:tblPr>
              <w:tblStyle w:val="TableGrid"/>
              <w:tblW w:w="0" w:type="auto"/>
              <w:tblLook w:val="04A0" w:firstRow="1" w:lastRow="0" w:firstColumn="1" w:lastColumn="0" w:noHBand="0" w:noVBand="1"/>
            </w:tblPr>
            <w:tblGrid>
              <w:gridCol w:w="1716"/>
              <w:gridCol w:w="1717"/>
            </w:tblGrid>
            <w:tr w:rsidR="00FD2B2E" w14:paraId="61CE78F4" w14:textId="77777777" w:rsidTr="00FD2B2E">
              <w:tc>
                <w:tcPr>
                  <w:tcW w:w="1716" w:type="dxa"/>
                </w:tcPr>
                <w:p w14:paraId="07493AF5" w14:textId="188AC06C" w:rsidR="00FD2B2E" w:rsidRDefault="00FD2B2E" w:rsidP="00A96F1C">
                  <w:pPr>
                    <w:rPr>
                      <w:sz w:val="24"/>
                    </w:rPr>
                  </w:pPr>
                  <w:r>
                    <w:rPr>
                      <w:noProof/>
                      <w:sz w:val="24"/>
                    </w:rPr>
                    <w:drawing>
                      <wp:inline distT="0" distB="0" distL="0" distR="0" wp14:anchorId="1E049D78" wp14:editId="206C58E3">
                        <wp:extent cx="924993" cy="1301261"/>
                        <wp:effectExtent l="0" t="0" r="8890" b="0"/>
                        <wp:docPr id="74" name="Picture 74" descr="Diagram, engineering drawing&#10;&#10;Description automatically generated">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Diagram, engineering drawing&#10;&#10;Description automatically generated">
                                  <a:hlinkClick r:id="rId35"/>
                                </pic:cNvPr>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45081" cy="1329521"/>
                                </a:xfrm>
                                <a:prstGeom prst="rect">
                                  <a:avLst/>
                                </a:prstGeom>
                              </pic:spPr>
                            </pic:pic>
                          </a:graphicData>
                        </a:graphic>
                      </wp:inline>
                    </w:drawing>
                  </w:r>
                </w:p>
              </w:tc>
              <w:tc>
                <w:tcPr>
                  <w:tcW w:w="1717" w:type="dxa"/>
                </w:tcPr>
                <w:p w14:paraId="1F6787B9" w14:textId="7311A362" w:rsidR="00FD2B2E" w:rsidRDefault="00FD2B2E" w:rsidP="00A96F1C">
                  <w:pPr>
                    <w:rPr>
                      <w:sz w:val="24"/>
                    </w:rPr>
                  </w:pPr>
                  <w:r>
                    <w:rPr>
                      <w:noProof/>
                      <w:sz w:val="24"/>
                    </w:rPr>
                    <w:drawing>
                      <wp:inline distT="0" distB="0" distL="0" distR="0" wp14:anchorId="06B5D75F" wp14:editId="779ACFA2">
                        <wp:extent cx="950597" cy="1236101"/>
                        <wp:effectExtent l="0" t="0" r="1905" b="2540"/>
                        <wp:docPr id="75" name="Picture 75" descr="Diagram, engineering drawing&#10;&#10;Description automatically generated">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Diagram, engineering drawing&#10;&#10;Description automatically generated">
                                  <a:hlinkClick r:id="rId35"/>
                                </pic:cNvPr>
                                <pic:cNvPicPr/>
                              </pic:nvPicPr>
                              <pic:blipFill>
                                <a:blip r:embed="rId37" cstate="print">
                                  <a:extLst>
                                    <a:ext uri="{28A0092B-C50C-407E-A947-70E740481C1C}">
                                      <a14:useLocalDpi xmlns:a14="http://schemas.microsoft.com/office/drawing/2010/main" val="0"/>
                                    </a:ext>
                                  </a:extLst>
                                </a:blip>
                                <a:stretch>
                                  <a:fillRect/>
                                </a:stretch>
                              </pic:blipFill>
                              <pic:spPr>
                                <a:xfrm>
                                  <a:off x="0" y="0"/>
                                  <a:ext cx="974180" cy="1266767"/>
                                </a:xfrm>
                                <a:prstGeom prst="rect">
                                  <a:avLst/>
                                </a:prstGeom>
                              </pic:spPr>
                            </pic:pic>
                          </a:graphicData>
                        </a:graphic>
                      </wp:inline>
                    </w:drawing>
                  </w:r>
                </w:p>
              </w:tc>
            </w:tr>
          </w:tbl>
          <w:p w14:paraId="0FCD148D" w14:textId="0DC2A816" w:rsidR="00FD2B2E" w:rsidRDefault="00FD2B2E" w:rsidP="00E014F6">
            <w:pPr>
              <w:spacing w:after="0"/>
              <w:rPr>
                <w:color w:val="FFFFFF" w:themeColor="background1"/>
              </w:rPr>
            </w:pPr>
            <w:r w:rsidRPr="008C12F4">
              <w:rPr>
                <w:color w:val="FFFFFF" w:themeColor="background1"/>
              </w:rPr>
              <w:t>Existing house</w:t>
            </w:r>
            <w:r>
              <w:rPr>
                <w:color w:val="FFFFFF" w:themeColor="background1"/>
              </w:rPr>
              <w:t>.</w:t>
            </w:r>
            <w:r w:rsidR="00E014F6">
              <w:rPr>
                <w:color w:val="FFFFFF" w:themeColor="background1"/>
              </w:rPr>
              <w:t xml:space="preserve"> A</w:t>
            </w:r>
            <w:r w:rsidRPr="008C12F4">
              <w:rPr>
                <w:color w:val="FFFFFF" w:themeColor="background1"/>
              </w:rPr>
              <w:t>s proposed</w:t>
            </w:r>
          </w:p>
          <w:p w14:paraId="7FB70E6F" w14:textId="144B87A3" w:rsidR="00E014F6" w:rsidRPr="00E014F6" w:rsidRDefault="00E014F6" w:rsidP="00E014F6">
            <w:pPr>
              <w:spacing w:after="0"/>
              <w:rPr>
                <w:color w:val="FFFFFF" w:themeColor="background1"/>
              </w:rPr>
            </w:pPr>
          </w:p>
          <w:p w14:paraId="15E566DA" w14:textId="666FEA8E" w:rsidR="00FD2B2E" w:rsidRDefault="00E014F6" w:rsidP="00E014F6">
            <w:pPr>
              <w:jc w:val="center"/>
              <w:rPr>
                <w:sz w:val="24"/>
              </w:rPr>
            </w:pPr>
            <w:r>
              <w:rPr>
                <w:noProof/>
                <w:sz w:val="24"/>
              </w:rPr>
              <w:drawing>
                <wp:inline distT="0" distB="0" distL="0" distR="0" wp14:anchorId="6E863D59" wp14:editId="091C6B85">
                  <wp:extent cx="2030570" cy="1175434"/>
                  <wp:effectExtent l="0" t="0" r="8255" b="5715"/>
                  <wp:docPr id="62" name="Picture 62">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a:hlinkClick r:id="rId35"/>
                          </pic:cNvPr>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057779" cy="1191185"/>
                          </a:xfrm>
                          <a:prstGeom prst="rect">
                            <a:avLst/>
                          </a:prstGeom>
                        </pic:spPr>
                      </pic:pic>
                    </a:graphicData>
                  </a:graphic>
                </wp:inline>
              </w:drawing>
            </w:r>
          </w:p>
          <w:p w14:paraId="0EA3F42F" w14:textId="46AA837C" w:rsidR="00FD2B2E" w:rsidRPr="00C412C9" w:rsidRDefault="00F15E79" w:rsidP="00A96F1C">
            <w:pPr>
              <w:rPr>
                <w:sz w:val="24"/>
              </w:rPr>
            </w:pPr>
            <w:r>
              <w:rPr>
                <w:color w:val="FFFFFF" w:themeColor="background1"/>
              </w:rPr>
              <w:t>P</w:t>
            </w:r>
            <w:r w:rsidR="00E014F6" w:rsidRPr="00F15E79">
              <w:rPr>
                <w:color w:val="FFFFFF" w:themeColor="background1"/>
              </w:rPr>
              <w:t>roposed reception area</w:t>
            </w:r>
            <w:r w:rsidRPr="00F15E79">
              <w:rPr>
                <w:color w:val="FFFFFF" w:themeColor="background1"/>
              </w:rPr>
              <w:t>.</w:t>
            </w:r>
          </w:p>
        </w:tc>
      </w:tr>
    </w:tbl>
    <w:p w14:paraId="2B0022A7" w14:textId="10F8FE8E" w:rsidR="00E67F1C" w:rsidRDefault="00E67F1C">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26"/>
        <w:gridCol w:w="230"/>
        <w:gridCol w:w="3643"/>
      </w:tblGrid>
      <w:tr w:rsidR="00E67F1C" w14:paraId="21F36B1A" w14:textId="77777777" w:rsidTr="00A96F1C">
        <w:trPr>
          <w:trHeight w:val="10397"/>
        </w:trPr>
        <w:tc>
          <w:tcPr>
            <w:tcW w:w="7909" w:type="dxa"/>
          </w:tcPr>
          <w:p w14:paraId="0D067CAE" w14:textId="77777777" w:rsidR="00FA1CEB" w:rsidRDefault="00FA1CEB" w:rsidP="00FA1CEB">
            <w:pPr>
              <w:pStyle w:val="Heading2"/>
              <w:spacing w:after="240"/>
              <w:outlineLvl w:val="1"/>
            </w:pPr>
            <w:r>
              <w:lastRenderedPageBreak/>
              <w:t>Project Designs</w:t>
            </w:r>
          </w:p>
          <w:p w14:paraId="4CE9E8CA" w14:textId="77777777" w:rsidR="00FA1CEB" w:rsidRDefault="00FA1CEB" w:rsidP="00FA1CEB">
            <w:r>
              <w:t xml:space="preserve">Project design sketches and drawings in 2D and 3D to explore and explain initial ideas. </w:t>
            </w:r>
          </w:p>
          <w:p w14:paraId="44947575" w14:textId="77777777" w:rsidR="00FA1CEB" w:rsidRPr="008F7FF1" w:rsidRDefault="00FA1CEB" w:rsidP="00FA1CEB">
            <w:pPr>
              <w:spacing w:after="240"/>
              <w:rPr>
                <w:b/>
                <w:bCs/>
                <w:color w:val="CB400B" w:themeColor="text2" w:themeShade="BF"/>
              </w:rPr>
            </w:pPr>
            <w:r>
              <w:rPr>
                <w:b/>
                <w:bCs/>
                <w:color w:val="CB400B" w:themeColor="text2" w:themeShade="BF"/>
              </w:rPr>
              <w:t>Building elevations</w:t>
            </w:r>
          </w:p>
          <w:p w14:paraId="65DAC1E6" w14:textId="77777777" w:rsidR="00CD25F9" w:rsidRDefault="00FA1CEB" w:rsidP="00FA1CEB">
            <w:pPr>
              <w:spacing w:after="240"/>
            </w:pPr>
            <w:r>
              <w:t xml:space="preserve">Renovation of existing house to include stone cleaning and repair. New entrance with feature canopy, replacement widows, re-roofing with new rainwater goods, facias, and soffits. </w:t>
            </w:r>
          </w:p>
          <w:p w14:paraId="0E6AEECF" w14:textId="1B3BFF9E" w:rsidR="00FA1CEB" w:rsidRDefault="00FA1CEB" w:rsidP="00FA1CEB">
            <w:pPr>
              <w:spacing w:after="240"/>
            </w:pPr>
            <w:r>
              <w:t xml:space="preserve">Cleaning of existing facing brickwork </w:t>
            </w:r>
            <w:r w:rsidR="00CD25F9">
              <w:t xml:space="preserve">to be subject of further on-site investigation to establish extent of repairs possible without causing undue damage to existing materials. </w:t>
            </w:r>
          </w:p>
          <w:p w14:paraId="67CA03F2" w14:textId="776787EA" w:rsidR="00CD25F9" w:rsidRDefault="00CD25F9" w:rsidP="00FA1CEB">
            <w:pPr>
              <w:spacing w:after="240"/>
            </w:pPr>
            <w:r>
              <w:t xml:space="preserve">Exiting chimneys to be retained as a design feature, with possibility of including open fire or other flued heating appliance in staff </w:t>
            </w:r>
            <w:r w:rsidR="00055B77">
              <w:t>restroom.</w:t>
            </w:r>
          </w:p>
          <w:p w14:paraId="66B4A551" w14:textId="31FE7D9C" w:rsidR="00CD25F9" w:rsidRPr="00CD25F9" w:rsidRDefault="00CD25F9" w:rsidP="00FA1CEB">
            <w:pPr>
              <w:spacing w:after="240"/>
            </w:pPr>
            <w:r>
              <w:rPr>
                <w:noProof/>
              </w:rPr>
              <w:drawing>
                <wp:inline distT="0" distB="0" distL="0" distR="0" wp14:anchorId="61397AF6" wp14:editId="76314B50">
                  <wp:extent cx="4888523" cy="2492758"/>
                  <wp:effectExtent l="0" t="0" r="7620" b="31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39">
                            <a:extLst>
                              <a:ext uri="{28A0092B-C50C-407E-A947-70E740481C1C}">
                                <a14:useLocalDpi xmlns:a14="http://schemas.microsoft.com/office/drawing/2010/main" val="0"/>
                              </a:ext>
                            </a:extLst>
                          </a:blip>
                          <a:stretch>
                            <a:fillRect/>
                          </a:stretch>
                        </pic:blipFill>
                        <pic:spPr>
                          <a:xfrm>
                            <a:off x="0" y="0"/>
                            <a:ext cx="4912717" cy="2505095"/>
                          </a:xfrm>
                          <a:prstGeom prst="rect">
                            <a:avLst/>
                          </a:prstGeom>
                        </pic:spPr>
                      </pic:pic>
                    </a:graphicData>
                  </a:graphic>
                </wp:inline>
              </w:drawing>
            </w:r>
          </w:p>
          <w:p w14:paraId="0CE1C9EF" w14:textId="77777777" w:rsidR="00CD25F9" w:rsidRDefault="00CD25F9" w:rsidP="00CD25F9">
            <w:pPr>
              <w:spacing w:after="0"/>
            </w:pPr>
            <w:r>
              <w:t xml:space="preserve">The Extension to the rear of the existing house is to be built using facing bricks, reconstituted stone sills and heads, and slate roof all to match the existing, with powder coated aluminium framed windows to match existing proportions. </w:t>
            </w:r>
          </w:p>
          <w:p w14:paraId="74F940C5" w14:textId="77777777" w:rsidR="00CD25F9" w:rsidRDefault="00CD25F9" w:rsidP="00CD25F9">
            <w:pPr>
              <w:spacing w:after="0"/>
            </w:pPr>
          </w:p>
          <w:p w14:paraId="37A437D3" w14:textId="4D0C8939" w:rsidR="00CD25F9" w:rsidRDefault="00CD25F9" w:rsidP="00CD25F9">
            <w:pPr>
              <w:spacing w:after="0"/>
            </w:pPr>
            <w:r>
              <w:t>Corridor walls to courtyard to be fully glazed as shown in the courtyard elevation opposite, with possibility to utilise solar gains and heat exchangers to supplement domestic hot water systems.</w:t>
            </w:r>
          </w:p>
          <w:p w14:paraId="487E946C" w14:textId="76E1E542" w:rsidR="00CD25F9" w:rsidRDefault="00CD25F9" w:rsidP="00FA1CEB">
            <w:pPr>
              <w:spacing w:after="240"/>
              <w:rPr>
                <w:b/>
                <w:bCs/>
                <w:color w:val="CB400B" w:themeColor="text2" w:themeShade="BF"/>
              </w:rPr>
            </w:pPr>
          </w:p>
          <w:p w14:paraId="5324FD47" w14:textId="4D1577B7" w:rsidR="006E178D" w:rsidRDefault="006E178D" w:rsidP="00FA1CEB">
            <w:pPr>
              <w:spacing w:after="240"/>
              <w:rPr>
                <w:b/>
                <w:bCs/>
                <w:color w:val="CB400B" w:themeColor="text2" w:themeShade="BF"/>
              </w:rPr>
            </w:pPr>
          </w:p>
          <w:p w14:paraId="4B9E8909" w14:textId="77777777" w:rsidR="006E178D" w:rsidRDefault="006E178D" w:rsidP="00FA1CEB">
            <w:pPr>
              <w:spacing w:after="240"/>
              <w:rPr>
                <w:b/>
                <w:bCs/>
                <w:color w:val="CB400B" w:themeColor="text2" w:themeShade="BF"/>
              </w:rPr>
            </w:pPr>
          </w:p>
          <w:p w14:paraId="58330A28" w14:textId="4D10C912" w:rsidR="00FA1CEB" w:rsidRPr="008F7FF1" w:rsidRDefault="006E178D" w:rsidP="00FA1CEB">
            <w:pPr>
              <w:spacing w:after="240"/>
              <w:rPr>
                <w:b/>
                <w:bCs/>
                <w:color w:val="CB400B" w:themeColor="text2" w:themeShade="BF"/>
              </w:rPr>
            </w:pPr>
            <w:r>
              <w:rPr>
                <w:b/>
                <w:bCs/>
                <w:noProof/>
                <w:color w:val="CB400B" w:themeColor="text2" w:themeShade="BF"/>
              </w:rPr>
              <w:lastRenderedPageBreak/>
              <mc:AlternateContent>
                <mc:Choice Requires="wps">
                  <w:drawing>
                    <wp:anchor distT="0" distB="0" distL="114300" distR="114300" simplePos="0" relativeHeight="251659264" behindDoc="0" locked="0" layoutInCell="1" allowOverlap="1" wp14:anchorId="17FE8FF5" wp14:editId="0E47AFE0">
                      <wp:simplePos x="0" y="0"/>
                      <wp:positionH relativeFrom="column">
                        <wp:posOffset>5258435</wp:posOffset>
                      </wp:positionH>
                      <wp:positionV relativeFrom="paragraph">
                        <wp:posOffset>190500</wp:posOffset>
                      </wp:positionV>
                      <wp:extent cx="2004646" cy="6191250"/>
                      <wp:effectExtent l="0" t="0" r="15240" b="19050"/>
                      <wp:wrapNone/>
                      <wp:docPr id="84" name="Text Box 84"/>
                      <wp:cNvGraphicFramePr/>
                      <a:graphic xmlns:a="http://schemas.openxmlformats.org/drawingml/2006/main">
                        <a:graphicData uri="http://schemas.microsoft.com/office/word/2010/wordprocessingShape">
                          <wps:wsp>
                            <wps:cNvSpPr txBox="1"/>
                            <wps:spPr>
                              <a:xfrm>
                                <a:off x="0" y="0"/>
                                <a:ext cx="2004646" cy="6191250"/>
                              </a:xfrm>
                              <a:prstGeom prst="rect">
                                <a:avLst/>
                              </a:prstGeom>
                              <a:solidFill>
                                <a:schemeClr val="accent1"/>
                              </a:solidFill>
                              <a:ln w="6350">
                                <a:solidFill>
                                  <a:prstClr val="black"/>
                                </a:solidFill>
                              </a:ln>
                            </wps:spPr>
                            <wps:txbx>
                              <w:txbxContent>
                                <w:p w14:paraId="4B2E731C" w14:textId="6F47D211" w:rsidR="00A96F1C" w:rsidRDefault="00A96F1C"/>
                                <w:p w14:paraId="70AEC094" w14:textId="77777777" w:rsidR="00A96F1C" w:rsidRDefault="00A96F1C" w:rsidP="000D4570">
                                  <w:pPr>
                                    <w:pStyle w:val="Heading1"/>
                                    <w:spacing w:before="0"/>
                                  </w:pPr>
                                  <w:r>
                                    <w:t>Click to see larger versions:</w:t>
                                  </w:r>
                                </w:p>
                                <w:p w14:paraId="3152C8E4" w14:textId="6F228BCF" w:rsidR="00A96F1C" w:rsidRDefault="00A96F1C"/>
                                <w:p w14:paraId="1B5A89CD" w14:textId="296E7A60" w:rsidR="00A96F1C" w:rsidRDefault="00A96F1C">
                                  <w:r>
                                    <w:rPr>
                                      <w:noProof/>
                                    </w:rPr>
                                    <w:drawing>
                                      <wp:inline distT="0" distB="0" distL="0" distR="0" wp14:anchorId="0E5988A6" wp14:editId="070A6E9A">
                                        <wp:extent cx="1814830" cy="1154430"/>
                                        <wp:effectExtent l="0" t="0" r="0" b="7620"/>
                                        <wp:docPr id="34" name="Picture 34" descr="Diagram&#10;&#10;Description automatically generated">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a:hlinkClick r:id="rId40"/>
                                                </pic:cNvPr>
                                                <pic:cNvPicPr/>
                                              </pic:nvPicPr>
                                              <pic:blipFill>
                                                <a:blip r:embed="rId41">
                                                  <a:extLst>
                                                    <a:ext uri="{28A0092B-C50C-407E-A947-70E740481C1C}">
                                                      <a14:useLocalDpi xmlns:a14="http://schemas.microsoft.com/office/drawing/2010/main" val="0"/>
                                                    </a:ext>
                                                  </a:extLst>
                                                </a:blip>
                                                <a:stretch>
                                                  <a:fillRect/>
                                                </a:stretch>
                                              </pic:blipFill>
                                              <pic:spPr>
                                                <a:xfrm>
                                                  <a:off x="0" y="0"/>
                                                  <a:ext cx="1814830" cy="1154430"/>
                                                </a:xfrm>
                                                <a:prstGeom prst="rect">
                                                  <a:avLst/>
                                                </a:prstGeom>
                                              </pic:spPr>
                                            </pic:pic>
                                          </a:graphicData>
                                        </a:graphic>
                                      </wp:inline>
                                    </w:drawing>
                                  </w:r>
                                </w:p>
                                <w:p w14:paraId="354CEED3" w14:textId="5CD8C52E" w:rsidR="00A96F1C" w:rsidRDefault="00A96F1C">
                                  <w:r>
                                    <w:t>Typical Section</w:t>
                                  </w:r>
                                </w:p>
                                <w:p w14:paraId="197614EA" w14:textId="537779F9" w:rsidR="00A96F1C" w:rsidRDefault="00A96F1C">
                                  <w:pPr>
                                    <w:rPr>
                                      <w:noProof/>
                                    </w:rPr>
                                  </w:pPr>
                                  <w:r>
                                    <w:rPr>
                                      <w:noProof/>
                                    </w:rPr>
                                    <w:drawing>
                                      <wp:inline distT="0" distB="0" distL="0" distR="0" wp14:anchorId="0DD74921" wp14:editId="3641C0A5">
                                        <wp:extent cx="1814242" cy="2057400"/>
                                        <wp:effectExtent l="0" t="0" r="0" b="0"/>
                                        <wp:docPr id="85" name="Picture 85" descr="Diagram&#10;&#10;Description automatically generated">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Diagram&#10;&#10;Description automatically generated">
                                                  <a:hlinkClick r:id="rId42"/>
                                                </pic:cNvPr>
                                                <pic:cNvPicPr/>
                                              </pic:nvPicPr>
                                              <pic:blipFill>
                                                <a:blip r:embed="rId43">
                                                  <a:extLst>
                                                    <a:ext uri="{28A0092B-C50C-407E-A947-70E740481C1C}">
                                                      <a14:useLocalDpi xmlns:a14="http://schemas.microsoft.com/office/drawing/2010/main" val="0"/>
                                                    </a:ext>
                                                  </a:extLst>
                                                </a:blip>
                                                <a:stretch>
                                                  <a:fillRect/>
                                                </a:stretch>
                                              </pic:blipFill>
                                              <pic:spPr>
                                                <a:xfrm>
                                                  <a:off x="0" y="0"/>
                                                  <a:ext cx="1816851" cy="2060359"/>
                                                </a:xfrm>
                                                <a:prstGeom prst="rect">
                                                  <a:avLst/>
                                                </a:prstGeom>
                                              </pic:spPr>
                                            </pic:pic>
                                          </a:graphicData>
                                        </a:graphic>
                                      </wp:inline>
                                    </w:drawing>
                                  </w:r>
                                </w:p>
                                <w:p w14:paraId="51D2BF1F" w14:textId="73A7AD28" w:rsidR="00A96F1C" w:rsidRDefault="00A96F1C">
                                  <w:r>
                                    <w:rPr>
                                      <w:noProof/>
                                    </w:rPr>
                                    <w:t>S</w:t>
                                  </w:r>
                                  <w:proofErr w:type="spellStart"/>
                                  <w:r>
                                    <w:t>ite</w:t>
                                  </w:r>
                                  <w:proofErr w:type="spellEnd"/>
                                  <w:r>
                                    <w:t xml:space="preserve"> Plan showing proposed service routes and utilities.</w:t>
                                  </w:r>
                                </w:p>
                                <w:p w14:paraId="633BE906" w14:textId="77777777" w:rsidR="00A96F1C" w:rsidRDefault="00A96F1C"/>
                                <w:p w14:paraId="487C88BE" w14:textId="632B6425" w:rsidR="00A96F1C" w:rsidRDefault="00A96F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FE8FF5" id="Text Box 84" o:spid="_x0000_s1053" type="#_x0000_t202" style="position:absolute;margin-left:414.05pt;margin-top:15pt;width:157.85pt;height:48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" fillcolor="#3f1d5a [3204]" strokeweight=".5pt">
                      <v:textbox>
                        <w:txbxContent>
                          <w:p w14:paraId="4B2E731C" w14:textId="6F47D211" w:rsidR="00A96F1C" w:rsidRDefault="00A96F1C"/>
                          <w:p w14:paraId="70AEC094" w14:textId="77777777" w:rsidR="00A96F1C" w:rsidRDefault="00A96F1C" w:rsidP="000D4570">
                            <w:pPr>
                              <w:pStyle w:val="Heading1"/>
                              <w:spacing w:before="0"/>
                            </w:pPr>
                            <w:r>
                              <w:t>Click to see larger versions:</w:t>
                            </w:r>
                          </w:p>
                          <w:p w14:paraId="3152C8E4" w14:textId="6F228BCF" w:rsidR="00A96F1C" w:rsidRDefault="00A96F1C"/>
                          <w:p w14:paraId="1B5A89CD" w14:textId="296E7A60" w:rsidR="00A96F1C" w:rsidRDefault="00A96F1C">
                            <w:r>
                              <w:rPr>
                                <w:noProof/>
                              </w:rPr>
                              <w:drawing>
                                <wp:inline distT="0" distB="0" distL="0" distR="0" wp14:anchorId="0E5988A6" wp14:editId="070A6E9A">
                                  <wp:extent cx="1814830" cy="1154430"/>
                                  <wp:effectExtent l="0" t="0" r="0" b="7620"/>
                                  <wp:docPr id="34" name="Picture 34" descr="Diagram&#10;&#10;Description automatically generated">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a:hlinkClick r:id="rId40"/>
                                          </pic:cNvPr>
                                          <pic:cNvPicPr/>
                                        </pic:nvPicPr>
                                        <pic:blipFill>
                                          <a:blip r:embed="rId41">
                                            <a:extLst>
                                              <a:ext uri="{28A0092B-C50C-407E-A947-70E740481C1C}">
                                                <a14:useLocalDpi xmlns:a14="http://schemas.microsoft.com/office/drawing/2010/main" val="0"/>
                                              </a:ext>
                                            </a:extLst>
                                          </a:blip>
                                          <a:stretch>
                                            <a:fillRect/>
                                          </a:stretch>
                                        </pic:blipFill>
                                        <pic:spPr>
                                          <a:xfrm>
                                            <a:off x="0" y="0"/>
                                            <a:ext cx="1814830" cy="1154430"/>
                                          </a:xfrm>
                                          <a:prstGeom prst="rect">
                                            <a:avLst/>
                                          </a:prstGeom>
                                        </pic:spPr>
                                      </pic:pic>
                                    </a:graphicData>
                                  </a:graphic>
                                </wp:inline>
                              </w:drawing>
                            </w:r>
                          </w:p>
                          <w:p w14:paraId="354CEED3" w14:textId="5CD8C52E" w:rsidR="00A96F1C" w:rsidRDefault="00A96F1C">
                            <w:r>
                              <w:t>Typical Section</w:t>
                            </w:r>
                          </w:p>
                          <w:p w14:paraId="197614EA" w14:textId="537779F9" w:rsidR="00A96F1C" w:rsidRDefault="00A96F1C">
                            <w:pPr>
                              <w:rPr>
                                <w:noProof/>
                              </w:rPr>
                            </w:pPr>
                            <w:r>
                              <w:rPr>
                                <w:noProof/>
                              </w:rPr>
                              <w:drawing>
                                <wp:inline distT="0" distB="0" distL="0" distR="0" wp14:anchorId="0DD74921" wp14:editId="3641C0A5">
                                  <wp:extent cx="1814242" cy="2057400"/>
                                  <wp:effectExtent l="0" t="0" r="0" b="0"/>
                                  <wp:docPr id="85" name="Picture 85" descr="Diagram&#10;&#10;Description automatically generated">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Diagram&#10;&#10;Description automatically generated">
                                            <a:hlinkClick r:id="rId42"/>
                                          </pic:cNvPr>
                                          <pic:cNvPicPr/>
                                        </pic:nvPicPr>
                                        <pic:blipFill>
                                          <a:blip r:embed="rId43">
                                            <a:extLst>
                                              <a:ext uri="{28A0092B-C50C-407E-A947-70E740481C1C}">
                                                <a14:useLocalDpi xmlns:a14="http://schemas.microsoft.com/office/drawing/2010/main" val="0"/>
                                              </a:ext>
                                            </a:extLst>
                                          </a:blip>
                                          <a:stretch>
                                            <a:fillRect/>
                                          </a:stretch>
                                        </pic:blipFill>
                                        <pic:spPr>
                                          <a:xfrm>
                                            <a:off x="0" y="0"/>
                                            <a:ext cx="1816851" cy="2060359"/>
                                          </a:xfrm>
                                          <a:prstGeom prst="rect">
                                            <a:avLst/>
                                          </a:prstGeom>
                                        </pic:spPr>
                                      </pic:pic>
                                    </a:graphicData>
                                  </a:graphic>
                                </wp:inline>
                              </w:drawing>
                            </w:r>
                          </w:p>
                          <w:p w14:paraId="51D2BF1F" w14:textId="73A7AD28" w:rsidR="00A96F1C" w:rsidRDefault="00A96F1C">
                            <w:r>
                              <w:rPr>
                                <w:noProof/>
                              </w:rPr>
                              <w:t>S</w:t>
                            </w:r>
                            <w:proofErr w:type="spellStart"/>
                            <w:r>
                              <w:t>ite</w:t>
                            </w:r>
                            <w:proofErr w:type="spellEnd"/>
                            <w:r>
                              <w:t xml:space="preserve"> Plan showing proposed service routes and utilities.</w:t>
                            </w:r>
                          </w:p>
                          <w:p w14:paraId="633BE906" w14:textId="77777777" w:rsidR="00A96F1C" w:rsidRDefault="00A96F1C"/>
                          <w:p w14:paraId="487C88BE" w14:textId="632B6425" w:rsidR="00A96F1C" w:rsidRDefault="00A96F1C"/>
                        </w:txbxContent>
                      </v:textbox>
                    </v:shape>
                  </w:pict>
                </mc:Fallback>
              </mc:AlternateContent>
            </w:r>
            <w:r w:rsidR="00FA1CEB">
              <w:rPr>
                <w:b/>
                <w:bCs/>
                <w:color w:val="CB400B" w:themeColor="text2" w:themeShade="BF"/>
              </w:rPr>
              <w:t>Technical</w:t>
            </w:r>
            <w:r w:rsidR="00225D86">
              <w:rPr>
                <w:b/>
                <w:bCs/>
                <w:color w:val="CB400B" w:themeColor="text2" w:themeShade="BF"/>
              </w:rPr>
              <w:t xml:space="preserve">, </w:t>
            </w:r>
            <w:r w:rsidR="00FA1CEB">
              <w:rPr>
                <w:b/>
                <w:bCs/>
                <w:color w:val="CB400B" w:themeColor="text2" w:themeShade="BF"/>
              </w:rPr>
              <w:t xml:space="preserve">Component and </w:t>
            </w:r>
            <w:r w:rsidR="00225D86">
              <w:rPr>
                <w:b/>
                <w:bCs/>
                <w:color w:val="CB400B" w:themeColor="text2" w:themeShade="BF"/>
              </w:rPr>
              <w:t>M</w:t>
            </w:r>
            <w:r w:rsidR="00FA1CEB">
              <w:rPr>
                <w:b/>
                <w:bCs/>
                <w:color w:val="CB400B" w:themeColor="text2" w:themeShade="BF"/>
              </w:rPr>
              <w:t>aterial specifications</w:t>
            </w:r>
          </w:p>
          <w:p w14:paraId="39199379" w14:textId="0FC26DE8" w:rsidR="00FA1CEB" w:rsidRDefault="00FA1CEB" w:rsidP="00FA1CEB">
            <w:pPr>
              <w:spacing w:after="240"/>
            </w:pPr>
            <w:r>
              <w:t xml:space="preserve">See notes on elevations for descriptions of external finishes. </w:t>
            </w:r>
          </w:p>
          <w:p w14:paraId="4D0F6F15" w14:textId="5B8E8DB6" w:rsidR="00C263A9" w:rsidRDefault="00C263A9" w:rsidP="00C263A9">
            <w:pPr>
              <w:spacing w:after="240"/>
            </w:pPr>
            <w:r>
              <w:t>The design considerations for community buildings of this nature emphasise the importance of f</w:t>
            </w:r>
            <w:r w:rsidRPr="00C263A9">
              <w:t>uture proofing in terms of flexibility of use and adaptability of layou</w:t>
            </w:r>
            <w:r w:rsidR="00225D86">
              <w:t>t. The open plan nature of the proposed public / waiting areas provides access for future extension to the side of the existing house should a larger meeting space or clinic room be required. (see building plans).</w:t>
            </w:r>
          </w:p>
          <w:p w14:paraId="006695DC" w14:textId="779D85B2" w:rsidR="00225D86" w:rsidRDefault="00225D86" w:rsidP="00C263A9">
            <w:pPr>
              <w:spacing w:after="240"/>
            </w:pPr>
            <w:r>
              <w:t xml:space="preserve">The design of the extension includes some additional structural elements, as indicated on the typical section drawing, to enable intermediate partitions to be removed to provide larger spaces and to facilitate vertical extension </w:t>
            </w:r>
            <w:r w:rsidR="00B46C14">
              <w:t>assuming</w:t>
            </w:r>
            <w:r>
              <w:t xml:space="preserve"> a precast concrete floor </w:t>
            </w:r>
            <w:r w:rsidR="00B46C14">
              <w:t xml:space="preserve">with cantilevered section over the corridor </w:t>
            </w:r>
            <w:r>
              <w:t>and designing elements such as roof trusses</w:t>
            </w:r>
            <w:r w:rsidR="00CD25F9">
              <w:t xml:space="preserve"> for re-use. </w:t>
            </w:r>
          </w:p>
          <w:p w14:paraId="711EF745" w14:textId="19DC1684" w:rsidR="00B46C14" w:rsidRPr="00C263A9" w:rsidRDefault="00B46C14" w:rsidP="00C263A9">
            <w:pPr>
              <w:spacing w:after="240"/>
            </w:pPr>
            <w:r>
              <w:t>The stated design considerations also list the following:</w:t>
            </w:r>
          </w:p>
          <w:p w14:paraId="642568A5" w14:textId="77777777" w:rsidR="00C263A9" w:rsidRPr="00B46C14" w:rsidRDefault="00C263A9" w:rsidP="00246ADF">
            <w:pPr>
              <w:pStyle w:val="ListParagraph"/>
              <w:numPr>
                <w:ilvl w:val="0"/>
                <w:numId w:val="13"/>
              </w:numPr>
              <w:spacing w:after="0"/>
              <w:ind w:left="378" w:hanging="284"/>
            </w:pPr>
            <w:r w:rsidRPr="00B46C14">
              <w:t>SuDS. To retain existing peak run-off rates and annual volumes of run-off.</w:t>
            </w:r>
          </w:p>
          <w:p w14:paraId="5C7A53F6" w14:textId="4E542ADC" w:rsidR="00C263A9" w:rsidRPr="00246ADF" w:rsidRDefault="00C263A9" w:rsidP="00246ADF">
            <w:pPr>
              <w:pStyle w:val="ListParagraph"/>
              <w:numPr>
                <w:ilvl w:val="0"/>
                <w:numId w:val="13"/>
              </w:numPr>
              <w:spacing w:after="0"/>
              <w:ind w:left="378" w:hanging="284"/>
              <w:rPr>
                <w:rFonts w:eastAsiaTheme="minorEastAsia"/>
                <w:sz w:val="22"/>
              </w:rPr>
            </w:pPr>
            <w:r w:rsidRPr="00C263A9">
              <w:rPr>
                <w:rFonts w:eastAsiaTheme="minorEastAsia"/>
                <w:sz w:val="22"/>
              </w:rPr>
              <w:t>Minimising energy use and carbon emissions.</w:t>
            </w:r>
          </w:p>
          <w:p w14:paraId="14043E85" w14:textId="1481092F" w:rsidR="00E67F1C" w:rsidRPr="00C263A9" w:rsidRDefault="00C263A9" w:rsidP="00246ADF">
            <w:pPr>
              <w:pStyle w:val="ListParagraph"/>
              <w:numPr>
                <w:ilvl w:val="0"/>
                <w:numId w:val="13"/>
              </w:numPr>
              <w:ind w:left="378" w:hanging="284"/>
            </w:pPr>
            <w:r>
              <w:t>Loc</w:t>
            </w:r>
            <w:r w:rsidR="006E178D">
              <w:t>a</w:t>
            </w:r>
            <w:r>
              <w:t>l sourcing of raw and re-claimed materials</w:t>
            </w:r>
          </w:p>
          <w:p w14:paraId="11EEEF54" w14:textId="1C9EE113" w:rsidR="00E67F1C" w:rsidRDefault="00B46C14" w:rsidP="00246ADF">
            <w:pPr>
              <w:pStyle w:val="ListParagraph"/>
              <w:numPr>
                <w:ilvl w:val="0"/>
                <w:numId w:val="14"/>
              </w:numPr>
              <w:ind w:left="378" w:hanging="284"/>
            </w:pPr>
            <w:r w:rsidRPr="00B46C14">
              <w:rPr>
                <w:sz w:val="22"/>
              </w:rPr>
              <w:t>SuDS proposals</w:t>
            </w:r>
            <w:r>
              <w:t xml:space="preserve"> include a central pond to receive and store storm water from roofs and hard areas for use I garden watering etc. The pond will require a top up water supply and an overflow to drain to avoid flooding</w:t>
            </w:r>
            <w:r w:rsidR="00246ADF">
              <w:t>. The onsite system with pond should alleviate run-off from a peak flow generated by a 6hour, 1 in 30 year storm.</w:t>
            </w:r>
          </w:p>
          <w:p w14:paraId="162D5F1C" w14:textId="7DB8267F" w:rsidR="00246ADF" w:rsidRDefault="00246ADF" w:rsidP="00246ADF">
            <w:pPr>
              <w:pStyle w:val="ListParagraph"/>
              <w:numPr>
                <w:ilvl w:val="0"/>
                <w:numId w:val="14"/>
              </w:numPr>
              <w:ind w:left="378" w:hanging="284"/>
            </w:pPr>
            <w:r>
              <w:t>High insulation values and limited use of gas fueled space heating, together with a controlled ventilation system, with heat re-claim, supplemental use of captured soler gains and PV generation will all contribute towards achieving the required BREEAM certification.</w:t>
            </w:r>
          </w:p>
          <w:p w14:paraId="1CA9CFE6" w14:textId="0EFAEC63" w:rsidR="00246ADF" w:rsidRDefault="00246ADF" w:rsidP="00246ADF">
            <w:pPr>
              <w:pStyle w:val="ListParagraph"/>
              <w:numPr>
                <w:ilvl w:val="0"/>
                <w:numId w:val="14"/>
              </w:numPr>
              <w:ind w:left="378" w:hanging="284"/>
            </w:pPr>
            <w:r>
              <w:t>Use of wool based insulants, FSC certified timber products, Welsh slates and locally produced cements</w:t>
            </w:r>
            <w:r w:rsidR="00662995">
              <w:t xml:space="preserve">, </w:t>
            </w:r>
            <w:r>
              <w:t>concrete products</w:t>
            </w:r>
            <w:r w:rsidR="00662995">
              <w:t xml:space="preserve"> and facing bricks will accord with sustainability requirements, together with use of re-cycled aggregates as base materials for external roadways and parking areas.</w:t>
            </w:r>
          </w:p>
          <w:p w14:paraId="01DF2B51" w14:textId="465DA77B" w:rsidR="00246ADF" w:rsidRDefault="00246ADF" w:rsidP="00A96F1C">
            <w:pPr>
              <w:rPr>
                <w:sz w:val="24"/>
              </w:rPr>
            </w:pPr>
          </w:p>
        </w:tc>
        <w:tc>
          <w:tcPr>
            <w:tcW w:w="231" w:type="dxa"/>
          </w:tcPr>
          <w:p w14:paraId="698D8256" w14:textId="77777777" w:rsidR="00E67F1C" w:rsidRDefault="00E67F1C" w:rsidP="00A96F1C">
            <w:pPr>
              <w:rPr>
                <w:sz w:val="24"/>
              </w:rPr>
            </w:pPr>
          </w:p>
        </w:tc>
        <w:tc>
          <w:tcPr>
            <w:tcW w:w="3659" w:type="dxa"/>
            <w:shd w:val="clear" w:color="auto" w:fill="421D5D"/>
          </w:tcPr>
          <w:p w14:paraId="74CE1B1F" w14:textId="73826A75" w:rsidR="00E67F1C" w:rsidRPr="00C412C9" w:rsidRDefault="00E67F1C" w:rsidP="00A96F1C">
            <w:pPr>
              <w:rPr>
                <w:sz w:val="24"/>
              </w:rPr>
            </w:pPr>
            <w:r w:rsidRPr="00C412C9">
              <w:rPr>
                <w:noProof/>
              </w:rPr>
              <mc:AlternateContent>
                <mc:Choice Requires="wps">
                  <w:drawing>
                    <wp:inline distT="0" distB="0" distL="0" distR="0" wp14:anchorId="054A245D" wp14:editId="0861BC23">
                      <wp:extent cx="2101756" cy="731520"/>
                      <wp:effectExtent l="0" t="0" r="0" b="0"/>
                      <wp:docPr id="67" name="Text Box 67"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6F4E95E" w14:textId="77777777" w:rsidR="00A96F1C" w:rsidRDefault="00A96F1C" w:rsidP="00E67F1C">
                                  <w:pPr>
                                    <w:pStyle w:val="Heading1"/>
                                  </w:pPr>
                                  <w:r>
                                    <w:t>Drawings and Illustrations</w:t>
                                  </w:r>
                                </w:p>
                                <w:p w14:paraId="0CA9B0A4" w14:textId="77777777" w:rsidR="00A96F1C" w:rsidRPr="005D120C" w:rsidRDefault="00311227" w:rsidP="00E67F1C">
                                  <w:pPr>
                                    <w:jc w:val="center"/>
                                  </w:pPr>
                                  <w:sdt>
                                    <w:sdtPr>
                                      <w:rPr>
                                        <w:color w:val="F3642C" w:themeColor="text2"/>
                                      </w:rPr>
                                      <w:alias w:val="Ellipsis:"/>
                                      <w:tag w:val="Ellipsis:"/>
                                      <w:id w:val="1078098666"/>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a:noAutofit/>
                            </wps:bodyPr>
                          </wps:wsp>
                        </a:graphicData>
                      </a:graphic>
                    </wp:inline>
                  </w:drawing>
                </mc:Choice>
                <mc:Fallback>
                  <w:pict>
                    <v:shape w14:anchorId="054A245D" id="Text Box 67" o:spid="_x0000_s1054" type="#_x0000_t202" alt="Text box to enter sidebar title" style="width:165.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" filled="f" stroked="f">
                      <v:textbox inset=",5.04pt">
                        <w:txbxContent>
                          <w:p w14:paraId="56F4E95E" w14:textId="77777777" w:rsidR="00A96F1C" w:rsidRDefault="00A96F1C" w:rsidP="00E67F1C">
                            <w:pPr>
                              <w:pStyle w:val="Heading1"/>
                            </w:pPr>
                            <w:r>
                              <w:t>Drawings and Illustrations</w:t>
                            </w:r>
                          </w:p>
                          <w:p w14:paraId="0CA9B0A4" w14:textId="77777777" w:rsidR="00A96F1C" w:rsidRPr="005D120C" w:rsidRDefault="00311227" w:rsidP="00E67F1C">
                            <w:pPr>
                              <w:jc w:val="center"/>
                            </w:pPr>
                            <w:sdt>
                              <w:sdtPr>
                                <w:rPr>
                                  <w:color w:val="F3642C" w:themeColor="text2"/>
                                </w:rPr>
                                <w:alias w:val="Ellipsis:"/>
                                <w:tag w:val="Ellipsis:"/>
                                <w:id w:val="1078098666"/>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txbxContent>
                      </v:textbox>
                      <w10:anchorlock/>
                    </v:shape>
                  </w:pict>
                </mc:Fallback>
              </mc:AlternateContent>
            </w:r>
            <w:r w:rsidR="00CD25F9" w:rsidRPr="00C412C9">
              <w:rPr>
                <w:noProof/>
              </w:rPr>
              <mc:AlternateContent>
                <mc:Choice Requires="wps">
                  <w:drawing>
                    <wp:inline distT="0" distB="0" distL="0" distR="0" wp14:anchorId="6D3AFAE5" wp14:editId="5C737C07">
                      <wp:extent cx="2101215" cy="5796000"/>
                      <wp:effectExtent l="0" t="0" r="0" b="0"/>
                      <wp:docPr id="68" name="Text Box 68" descr="Text box to enter sidebar content"/>
                      <wp:cNvGraphicFramePr/>
                      <a:graphic xmlns:a="http://schemas.openxmlformats.org/drawingml/2006/main">
                        <a:graphicData uri="http://schemas.microsoft.com/office/word/2010/wordprocessingShape">
                          <wps:wsp>
                            <wps:cNvSpPr txBox="1"/>
                            <wps:spPr>
                              <a:xfrm>
                                <a:off x="0" y="0"/>
                                <a:ext cx="2101215" cy="5796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9C4C2AB" w14:textId="77777777" w:rsidR="00A96F1C" w:rsidRDefault="00A96F1C" w:rsidP="00CD25F9">
                                  <w:pPr>
                                    <w:pStyle w:val="Heading1"/>
                                    <w:spacing w:before="0"/>
                                  </w:pPr>
                                  <w:r>
                                    <w:t>Click to see larger versions:</w:t>
                                  </w:r>
                                </w:p>
                                <w:p w14:paraId="1C6CF29D" w14:textId="77777777" w:rsidR="00A96F1C" w:rsidRPr="00CD25F9" w:rsidRDefault="00A96F1C" w:rsidP="00CD25F9"/>
                                <w:p w14:paraId="1AA4385F" w14:textId="77777777" w:rsidR="00A96F1C" w:rsidRPr="008C12F4" w:rsidRDefault="00A96F1C" w:rsidP="00CD25F9">
                                  <w:pPr>
                                    <w:spacing w:before="240"/>
                                    <w:rPr>
                                      <w:color w:val="FFFFFF" w:themeColor="background1"/>
                                    </w:rPr>
                                  </w:pPr>
                                  <w:r>
                                    <w:rPr>
                                      <w:color w:val="FFFFFF" w:themeColor="background1"/>
                                    </w:rPr>
                                    <w:t>Front elevation, as proposed</w:t>
                                  </w:r>
                                </w:p>
                                <w:p w14:paraId="291344FE" w14:textId="77777777" w:rsidR="00A96F1C" w:rsidRDefault="00A96F1C" w:rsidP="00CD25F9">
                                  <w:r>
                                    <w:rPr>
                                      <w:noProof/>
                                    </w:rPr>
                                    <w:drawing>
                                      <wp:inline distT="0" distB="0" distL="0" distR="0" wp14:anchorId="70ADE744" wp14:editId="420E00D0">
                                        <wp:extent cx="1918335" cy="977900"/>
                                        <wp:effectExtent l="0" t="0" r="5715" b="0"/>
                                        <wp:docPr id="82" name="Picture 82" descr="A picture containing building, house, window&#10;&#10;Description automatically generated">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building, house, window&#10;&#10;Description automatically generated">
                                                  <a:hlinkClick r:id="rId44"/>
                                                </pic:cNvPr>
                                                <pic:cNvPicPr/>
                                              </pic:nvPicPr>
                                              <pic:blipFill>
                                                <a:blip r:embed="rId39">
                                                  <a:extLst>
                                                    <a:ext uri="{28A0092B-C50C-407E-A947-70E740481C1C}">
                                                      <a14:useLocalDpi xmlns:a14="http://schemas.microsoft.com/office/drawing/2010/main" val="0"/>
                                                    </a:ext>
                                                  </a:extLst>
                                                </a:blip>
                                                <a:stretch>
                                                  <a:fillRect/>
                                                </a:stretch>
                                              </pic:blipFill>
                                              <pic:spPr>
                                                <a:xfrm>
                                                  <a:off x="0" y="0"/>
                                                  <a:ext cx="1918335" cy="977900"/>
                                                </a:xfrm>
                                                <a:prstGeom prst="rect">
                                                  <a:avLst/>
                                                </a:prstGeom>
                                              </pic:spPr>
                                            </pic:pic>
                                          </a:graphicData>
                                        </a:graphic>
                                      </wp:inline>
                                    </w:drawing>
                                  </w:r>
                                </w:p>
                                <w:p w14:paraId="634A8BC1" w14:textId="77777777" w:rsidR="00A96F1C" w:rsidRDefault="00A96F1C" w:rsidP="00CD25F9">
                                  <w:pPr>
                                    <w:spacing w:after="0"/>
                                    <w:rPr>
                                      <w:color w:val="FFFFFF" w:themeColor="background1"/>
                                    </w:rPr>
                                  </w:pPr>
                                </w:p>
                                <w:p w14:paraId="3DE04FE4" w14:textId="77777777" w:rsidR="00A96F1C" w:rsidRPr="008C12F4" w:rsidRDefault="00A96F1C" w:rsidP="00CD25F9">
                                  <w:pPr>
                                    <w:spacing w:after="0"/>
                                    <w:rPr>
                                      <w:color w:val="FFFFFF" w:themeColor="background1"/>
                                    </w:rPr>
                                  </w:pPr>
                                </w:p>
                                <w:p w14:paraId="6165C36E" w14:textId="77777777" w:rsidR="00A96F1C" w:rsidRPr="008C12F4" w:rsidRDefault="00A96F1C" w:rsidP="00CD25F9">
                                  <w:pPr>
                                    <w:rPr>
                                      <w:color w:val="FFFFFF" w:themeColor="background1"/>
                                    </w:rPr>
                                  </w:pPr>
                                  <w:r>
                                    <w:rPr>
                                      <w:color w:val="FFFFFF" w:themeColor="background1"/>
                                    </w:rPr>
                                    <w:t>Rear Elevations</w:t>
                                  </w:r>
                                  <w:r w:rsidRPr="008C12F4">
                                    <w:rPr>
                                      <w:color w:val="FFFFFF" w:themeColor="background1"/>
                                    </w:rPr>
                                    <w:t xml:space="preserve"> as proposed</w:t>
                                  </w:r>
                                </w:p>
                                <w:p w14:paraId="5AF4E27E" w14:textId="619F6C7A" w:rsidR="00A96F1C" w:rsidRPr="008C12F4" w:rsidRDefault="00A96F1C" w:rsidP="00CD25F9">
                                  <w:r>
                                    <w:rPr>
                                      <w:noProof/>
                                    </w:rPr>
                                    <w:drawing>
                                      <wp:inline distT="0" distB="0" distL="0" distR="0" wp14:anchorId="14E91209" wp14:editId="30880B2F">
                                        <wp:extent cx="1918335" cy="1064260"/>
                                        <wp:effectExtent l="0" t="0" r="5715" b="2540"/>
                                        <wp:docPr id="83" name="Picture 83" descr="Diagram, engineering drawing&#10;&#10;Description automatically generated">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engineering drawing&#10;&#10;Description automatically generated">
                                                  <a:hlinkClick r:id="rId45"/>
                                                </pic:cNvPr>
                                                <pic:cNvPicPr/>
                                              </pic:nvPicPr>
                                              <pic:blipFill>
                                                <a:blip r:embed="rId46">
                                                  <a:extLst>
                                                    <a:ext uri="{28A0092B-C50C-407E-A947-70E740481C1C}">
                                                      <a14:useLocalDpi xmlns:a14="http://schemas.microsoft.com/office/drawing/2010/main" val="0"/>
                                                    </a:ext>
                                                  </a:extLst>
                                                </a:blip>
                                                <a:stretch>
                                                  <a:fillRect/>
                                                </a:stretch>
                                              </pic:blipFill>
                                              <pic:spPr>
                                                <a:xfrm>
                                                  <a:off x="0" y="0"/>
                                                  <a:ext cx="1918335" cy="1064260"/>
                                                </a:xfrm>
                                                <a:prstGeom prst="rect">
                                                  <a:avLst/>
                                                </a:prstGeom>
                                              </pic:spPr>
                                            </pic:pic>
                                          </a:graphicData>
                                        </a:graphic>
                                      </wp:inline>
                                    </w:drawing>
                                  </w:r>
                                </w:p>
                                <w:p w14:paraId="7C15F03A" w14:textId="4F701ED9" w:rsidR="00A96F1C" w:rsidRDefault="00A96F1C" w:rsidP="00CD25F9">
                                  <w:pPr>
                                    <w:pStyle w:val="Heading1"/>
                                  </w:pP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a:noAutofit/>
                            </wps:bodyPr>
                          </wps:wsp>
                        </a:graphicData>
                      </a:graphic>
                    </wp:inline>
                  </w:drawing>
                </mc:Choice>
                <mc:Fallback>
                  <w:pict>
                    <v:shape w14:anchorId="6D3AFAE5" id="Text Box 68" o:spid="_x0000_s1055" type="#_x0000_t202" alt="Text box to enter sidebar content" style="width:165.45pt;height:45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" filled="f" stroked="f">
                      <v:textbox inset=",28.8pt">
                        <w:txbxContent>
                          <w:p w14:paraId="49C4C2AB" w14:textId="77777777" w:rsidR="00A96F1C" w:rsidRDefault="00A96F1C" w:rsidP="00CD25F9">
                            <w:pPr>
                              <w:pStyle w:val="Heading1"/>
                              <w:spacing w:before="0"/>
                            </w:pPr>
                            <w:r>
                              <w:t>Click to see larger versions:</w:t>
                            </w:r>
                          </w:p>
                          <w:p w14:paraId="1C6CF29D" w14:textId="77777777" w:rsidR="00A96F1C" w:rsidRPr="00CD25F9" w:rsidRDefault="00A96F1C" w:rsidP="00CD25F9"/>
                          <w:p w14:paraId="1AA4385F" w14:textId="77777777" w:rsidR="00A96F1C" w:rsidRPr="008C12F4" w:rsidRDefault="00A96F1C" w:rsidP="00CD25F9">
                            <w:pPr>
                              <w:spacing w:before="240"/>
                              <w:rPr>
                                <w:color w:val="FFFFFF" w:themeColor="background1"/>
                              </w:rPr>
                            </w:pPr>
                            <w:r>
                              <w:rPr>
                                <w:color w:val="FFFFFF" w:themeColor="background1"/>
                              </w:rPr>
                              <w:t>Front elevation, as proposed</w:t>
                            </w:r>
                          </w:p>
                          <w:p w14:paraId="291344FE" w14:textId="77777777" w:rsidR="00A96F1C" w:rsidRDefault="00A96F1C" w:rsidP="00CD25F9">
                            <w:r>
                              <w:rPr>
                                <w:noProof/>
                              </w:rPr>
                              <w:drawing>
                                <wp:inline distT="0" distB="0" distL="0" distR="0" wp14:anchorId="70ADE744" wp14:editId="420E00D0">
                                  <wp:extent cx="1918335" cy="977900"/>
                                  <wp:effectExtent l="0" t="0" r="5715" b="0"/>
                                  <wp:docPr id="82" name="Picture 82" descr="A picture containing building, house, window&#10;&#10;Description automatically generated">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building, house, window&#10;&#10;Description automatically generated">
                                            <a:hlinkClick r:id="rId44"/>
                                          </pic:cNvPr>
                                          <pic:cNvPicPr/>
                                        </pic:nvPicPr>
                                        <pic:blipFill>
                                          <a:blip r:embed="rId39">
                                            <a:extLst>
                                              <a:ext uri="{28A0092B-C50C-407E-A947-70E740481C1C}">
                                                <a14:useLocalDpi xmlns:a14="http://schemas.microsoft.com/office/drawing/2010/main" val="0"/>
                                              </a:ext>
                                            </a:extLst>
                                          </a:blip>
                                          <a:stretch>
                                            <a:fillRect/>
                                          </a:stretch>
                                        </pic:blipFill>
                                        <pic:spPr>
                                          <a:xfrm>
                                            <a:off x="0" y="0"/>
                                            <a:ext cx="1918335" cy="977900"/>
                                          </a:xfrm>
                                          <a:prstGeom prst="rect">
                                            <a:avLst/>
                                          </a:prstGeom>
                                        </pic:spPr>
                                      </pic:pic>
                                    </a:graphicData>
                                  </a:graphic>
                                </wp:inline>
                              </w:drawing>
                            </w:r>
                          </w:p>
                          <w:p w14:paraId="634A8BC1" w14:textId="77777777" w:rsidR="00A96F1C" w:rsidRDefault="00A96F1C" w:rsidP="00CD25F9">
                            <w:pPr>
                              <w:spacing w:after="0"/>
                              <w:rPr>
                                <w:color w:val="FFFFFF" w:themeColor="background1"/>
                              </w:rPr>
                            </w:pPr>
                          </w:p>
                          <w:p w14:paraId="3DE04FE4" w14:textId="77777777" w:rsidR="00A96F1C" w:rsidRPr="008C12F4" w:rsidRDefault="00A96F1C" w:rsidP="00CD25F9">
                            <w:pPr>
                              <w:spacing w:after="0"/>
                              <w:rPr>
                                <w:color w:val="FFFFFF" w:themeColor="background1"/>
                              </w:rPr>
                            </w:pPr>
                          </w:p>
                          <w:p w14:paraId="6165C36E" w14:textId="77777777" w:rsidR="00A96F1C" w:rsidRPr="008C12F4" w:rsidRDefault="00A96F1C" w:rsidP="00CD25F9">
                            <w:pPr>
                              <w:rPr>
                                <w:color w:val="FFFFFF" w:themeColor="background1"/>
                              </w:rPr>
                            </w:pPr>
                            <w:r>
                              <w:rPr>
                                <w:color w:val="FFFFFF" w:themeColor="background1"/>
                              </w:rPr>
                              <w:t>Rear Elevations</w:t>
                            </w:r>
                            <w:r w:rsidRPr="008C12F4">
                              <w:rPr>
                                <w:color w:val="FFFFFF" w:themeColor="background1"/>
                              </w:rPr>
                              <w:t xml:space="preserve"> as proposed</w:t>
                            </w:r>
                          </w:p>
                          <w:p w14:paraId="5AF4E27E" w14:textId="619F6C7A" w:rsidR="00A96F1C" w:rsidRPr="008C12F4" w:rsidRDefault="00A96F1C" w:rsidP="00CD25F9">
                            <w:r>
                              <w:rPr>
                                <w:noProof/>
                              </w:rPr>
                              <w:drawing>
                                <wp:inline distT="0" distB="0" distL="0" distR="0" wp14:anchorId="14E91209" wp14:editId="30880B2F">
                                  <wp:extent cx="1918335" cy="1064260"/>
                                  <wp:effectExtent l="0" t="0" r="5715" b="2540"/>
                                  <wp:docPr id="83" name="Picture 83" descr="Diagram, engineering drawing&#10;&#10;Description automatically generated">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engineering drawing&#10;&#10;Description automatically generated">
                                            <a:hlinkClick r:id="rId45"/>
                                          </pic:cNvPr>
                                          <pic:cNvPicPr/>
                                        </pic:nvPicPr>
                                        <pic:blipFill>
                                          <a:blip r:embed="rId46">
                                            <a:extLst>
                                              <a:ext uri="{28A0092B-C50C-407E-A947-70E740481C1C}">
                                                <a14:useLocalDpi xmlns:a14="http://schemas.microsoft.com/office/drawing/2010/main" val="0"/>
                                              </a:ext>
                                            </a:extLst>
                                          </a:blip>
                                          <a:stretch>
                                            <a:fillRect/>
                                          </a:stretch>
                                        </pic:blipFill>
                                        <pic:spPr>
                                          <a:xfrm>
                                            <a:off x="0" y="0"/>
                                            <a:ext cx="1918335" cy="1064260"/>
                                          </a:xfrm>
                                          <a:prstGeom prst="rect">
                                            <a:avLst/>
                                          </a:prstGeom>
                                        </pic:spPr>
                                      </pic:pic>
                                    </a:graphicData>
                                  </a:graphic>
                                </wp:inline>
                              </w:drawing>
                            </w:r>
                          </w:p>
                          <w:p w14:paraId="7C15F03A" w14:textId="4F701ED9" w:rsidR="00A96F1C" w:rsidRDefault="00A96F1C" w:rsidP="00CD25F9">
                            <w:pPr>
                              <w:pStyle w:val="Heading1"/>
                            </w:pPr>
                          </w:p>
                        </w:txbxContent>
                      </v:textbox>
                      <w10:anchorlock/>
                    </v:shape>
                  </w:pict>
                </mc:Fallback>
              </mc:AlternateContent>
            </w:r>
          </w:p>
        </w:tc>
      </w:tr>
    </w:tbl>
    <w:p w14:paraId="1BE80B9C" w14:textId="03448654" w:rsidR="008B2E43" w:rsidRDefault="008B2E43">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8B2E43" w14:paraId="332CC0B9" w14:textId="77777777" w:rsidTr="00A96F1C">
        <w:trPr>
          <w:trHeight w:val="10397"/>
        </w:trPr>
        <w:tc>
          <w:tcPr>
            <w:tcW w:w="7909" w:type="dxa"/>
          </w:tcPr>
          <w:p w14:paraId="6DD0173F" w14:textId="77777777" w:rsidR="008B2E43" w:rsidRDefault="008B2E43" w:rsidP="00A96F1C">
            <w:pPr>
              <w:rPr>
                <w:sz w:val="24"/>
              </w:rPr>
            </w:pPr>
          </w:p>
          <w:p w14:paraId="6318AB1E" w14:textId="77777777" w:rsidR="008B2E43" w:rsidRDefault="008B2E43" w:rsidP="00A96F1C">
            <w:pPr>
              <w:rPr>
                <w:sz w:val="24"/>
              </w:rPr>
            </w:pPr>
            <w:r>
              <w:rPr>
                <w:noProof/>
              </w:rPr>
              <mc:AlternateContent>
                <mc:Choice Requires="wps">
                  <w:drawing>
                    <wp:inline distT="0" distB="0" distL="0" distR="0" wp14:anchorId="56EA5452" wp14:editId="0AA71997">
                      <wp:extent cx="4885349" cy="7010400"/>
                      <wp:effectExtent l="0" t="0" r="0" b="0"/>
                      <wp:docPr id="35" name="Text Box 35"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2095CB0" w14:textId="2540E8AA" w:rsidR="00A96F1C" w:rsidRDefault="00A96F1C" w:rsidP="008B2E43">
                                  <w:pPr>
                                    <w:pStyle w:val="Heading2"/>
                                    <w:spacing w:after="240"/>
                                  </w:pPr>
                                  <w:r>
                                    <w:t>2D and 3D Modelling</w:t>
                                  </w:r>
                                </w:p>
                                <w:p w14:paraId="1C35B3F1" w14:textId="05E775A8" w:rsidR="00A96F1C" w:rsidRDefault="00A96F1C" w:rsidP="008B2E43">
                                  <w:r>
                                    <w:t xml:space="preserve">Design models in 2D and 3D </w:t>
                                  </w:r>
                                  <w:r w:rsidR="00055B77">
                                    <w:t xml:space="preserve">to </w:t>
                                  </w:r>
                                  <w:r>
                                    <w:t xml:space="preserve">illustrate design ideas in realistic detail. </w:t>
                                  </w:r>
                                </w:p>
                                <w:p w14:paraId="5344DC85" w14:textId="77777777" w:rsidR="00A96F1C" w:rsidRPr="008F7FF1" w:rsidRDefault="00A96F1C" w:rsidP="008B2E43">
                                  <w:pPr>
                                    <w:spacing w:after="240"/>
                                    <w:rPr>
                                      <w:b/>
                                      <w:bCs/>
                                      <w:color w:val="CB400B" w:themeColor="text2" w:themeShade="BF"/>
                                    </w:rPr>
                                  </w:pPr>
                                  <w:r>
                                    <w:rPr>
                                      <w:b/>
                                      <w:bCs/>
                                      <w:color w:val="CB400B" w:themeColor="text2" w:themeShade="BF"/>
                                    </w:rPr>
                                    <w:t>Building plans</w:t>
                                  </w:r>
                                </w:p>
                                <w:p w14:paraId="13CCCE75" w14:textId="0E60A263" w:rsidR="00A96F1C" w:rsidRDefault="00E24CA8" w:rsidP="008B2E43">
                                  <w:pPr>
                                    <w:spacing w:after="240"/>
                                  </w:pPr>
                                  <w:r>
                                    <w:t xml:space="preserve">The building plan was developed as a 2D model, with layers for walls, </w:t>
                                  </w:r>
                                  <w:r w:rsidR="00CD6174">
                                    <w:t>windows,</w:t>
                                  </w:r>
                                  <w:r>
                                    <w:t xml:space="preserve"> and doors, plus text for room labels.</w:t>
                                  </w:r>
                                </w:p>
                                <w:p w14:paraId="56EB8A9F" w14:textId="35863DFD" w:rsidR="00E24CA8" w:rsidRDefault="00E24CA8" w:rsidP="008B2E43">
                                  <w:pPr>
                                    <w:spacing w:after="240"/>
                                  </w:pPr>
                                  <w:r>
                                    <w:t xml:space="preserve">An additional layer was added to show fixtures, </w:t>
                                  </w:r>
                                  <w:r w:rsidR="00CD6174">
                                    <w:t>fittings,</w:t>
                                  </w:r>
                                  <w:r>
                                    <w:t xml:space="preserve"> and furniture.</w:t>
                                  </w:r>
                                </w:p>
                                <w:p w14:paraId="7A04D811" w14:textId="4B3992C3" w:rsidR="00CD6174" w:rsidRDefault="00CD6174" w:rsidP="008B2E43">
                                  <w:pPr>
                                    <w:spacing w:after="240"/>
                                  </w:pPr>
                                  <w:r>
                                    <w:t>The final layer adds all necessary dimensions.</w:t>
                                  </w:r>
                                </w:p>
                                <w:p w14:paraId="7AC01EC6" w14:textId="0ADAB78F" w:rsidR="00CD6174" w:rsidRDefault="00CD6174" w:rsidP="008B2E43">
                                  <w:pPr>
                                    <w:spacing w:after="240"/>
                                  </w:pPr>
                                  <w:r>
                                    <w:t>The drawings were prepared using CAD software as shown.</w:t>
                                  </w:r>
                                </w:p>
                                <w:p w14:paraId="5D5A5B37" w14:textId="77777777" w:rsidR="008368FB" w:rsidRDefault="008368FB" w:rsidP="008B2E43">
                                  <w:pPr>
                                    <w:spacing w:after="240"/>
                                    <w:rPr>
                                      <w:noProof/>
                                    </w:rPr>
                                  </w:pPr>
                                </w:p>
                                <w:p w14:paraId="03C09ADC" w14:textId="3D4363D9" w:rsidR="00CD6174" w:rsidRDefault="00CD6174" w:rsidP="008B2E43">
                                  <w:pPr>
                                    <w:spacing w:after="240"/>
                                  </w:pPr>
                                  <w:r>
                                    <w:rPr>
                                      <w:noProof/>
                                    </w:rPr>
                                    <w:drawing>
                                      <wp:inline distT="0" distB="0" distL="0" distR="0" wp14:anchorId="448D3425" wp14:editId="55758258">
                                        <wp:extent cx="4706103" cy="2787650"/>
                                        <wp:effectExtent l="0" t="0" r="0" b="0"/>
                                        <wp:docPr id="73" name="Picture 7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icture containing graphical user interface&#10;&#10;Description automatically generated"/>
                                                <pic:cNvPicPr/>
                                              </pic:nvPicPr>
                                              <pic:blipFill rotWithShape="1">
                                                <a:blip r:embed="rId47">
                                                  <a:extLst>
                                                    <a:ext uri="{28A0092B-C50C-407E-A947-70E740481C1C}">
                                                      <a14:useLocalDpi xmlns:a14="http://schemas.microsoft.com/office/drawing/2010/main" val="0"/>
                                                    </a:ext>
                                                  </a:extLst>
                                                </a:blip>
                                                <a:srcRect r="22350"/>
                                                <a:stretch/>
                                              </pic:blipFill>
                                              <pic:spPr bwMode="auto">
                                                <a:xfrm>
                                                  <a:off x="0" y="0"/>
                                                  <a:ext cx="4730861" cy="2802315"/>
                                                </a:xfrm>
                                                <a:prstGeom prst="rect">
                                                  <a:avLst/>
                                                </a:prstGeom>
                                                <a:ln>
                                                  <a:noFill/>
                                                </a:ln>
                                                <a:extLst>
                                                  <a:ext uri="{53640926-AAD7-44D8-BBD7-CCE9431645EC}">
                                                    <a14:shadowObscured xmlns:a14="http://schemas.microsoft.com/office/drawing/2010/main"/>
                                                  </a:ext>
                                                </a:extLst>
                                              </pic:spPr>
                                            </pic:pic>
                                          </a:graphicData>
                                        </a:graphic>
                                      </wp:inline>
                                    </w:drawing>
                                  </w:r>
                                </w:p>
                                <w:p w14:paraId="049FD7F3" w14:textId="77777777" w:rsidR="00E24CA8" w:rsidRDefault="00E24CA8" w:rsidP="008B2E43">
                                  <w:pPr>
                                    <w:spacing w:after="240"/>
                                  </w:pPr>
                                </w:p>
                                <w:p w14:paraId="49CA735D" w14:textId="77777777" w:rsidR="00A96F1C" w:rsidRDefault="00A96F1C" w:rsidP="008B2E43"/>
                                <w:p w14:paraId="76B895B7" w14:textId="77777777" w:rsidR="00A96F1C" w:rsidRDefault="00A96F1C" w:rsidP="008B2E43"/>
                                <w:p w14:paraId="22549301" w14:textId="77777777" w:rsidR="00A96F1C" w:rsidRDefault="00A96F1C" w:rsidP="008B2E43"/>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56EA5452" id="Text Box 35" o:spid="_x0000_s1056"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" filled="f" stroked="f">
                      <v:textbox inset=",23.04pt">
                        <w:txbxContent>
                          <w:p w14:paraId="62095CB0" w14:textId="2540E8AA" w:rsidR="00A96F1C" w:rsidRDefault="00A96F1C" w:rsidP="008B2E43">
                            <w:pPr>
                              <w:pStyle w:val="Heading2"/>
                              <w:spacing w:after="240"/>
                            </w:pPr>
                            <w:r>
                              <w:t>2D and 3D Modelling</w:t>
                            </w:r>
                          </w:p>
                          <w:p w14:paraId="1C35B3F1" w14:textId="05E775A8" w:rsidR="00A96F1C" w:rsidRDefault="00A96F1C" w:rsidP="008B2E43">
                            <w:r>
                              <w:t xml:space="preserve">Design models in 2D and 3D </w:t>
                            </w:r>
                            <w:r w:rsidR="00055B77">
                              <w:t xml:space="preserve">to </w:t>
                            </w:r>
                            <w:r>
                              <w:t xml:space="preserve">illustrate design ideas in realistic detail. </w:t>
                            </w:r>
                          </w:p>
                          <w:p w14:paraId="5344DC85" w14:textId="77777777" w:rsidR="00A96F1C" w:rsidRPr="008F7FF1" w:rsidRDefault="00A96F1C" w:rsidP="008B2E43">
                            <w:pPr>
                              <w:spacing w:after="240"/>
                              <w:rPr>
                                <w:b/>
                                <w:bCs/>
                                <w:color w:val="CB400B" w:themeColor="text2" w:themeShade="BF"/>
                              </w:rPr>
                            </w:pPr>
                            <w:r>
                              <w:rPr>
                                <w:b/>
                                <w:bCs/>
                                <w:color w:val="CB400B" w:themeColor="text2" w:themeShade="BF"/>
                              </w:rPr>
                              <w:t>Building plans</w:t>
                            </w:r>
                          </w:p>
                          <w:p w14:paraId="13CCCE75" w14:textId="0E60A263" w:rsidR="00A96F1C" w:rsidRDefault="00E24CA8" w:rsidP="008B2E43">
                            <w:pPr>
                              <w:spacing w:after="240"/>
                            </w:pPr>
                            <w:r>
                              <w:t xml:space="preserve">The building plan was developed as a 2D model, with layers for walls, </w:t>
                            </w:r>
                            <w:r w:rsidR="00CD6174">
                              <w:t>windows,</w:t>
                            </w:r>
                            <w:r>
                              <w:t xml:space="preserve"> and doors, plus text for room labels.</w:t>
                            </w:r>
                          </w:p>
                          <w:p w14:paraId="56EB8A9F" w14:textId="35863DFD" w:rsidR="00E24CA8" w:rsidRDefault="00E24CA8" w:rsidP="008B2E43">
                            <w:pPr>
                              <w:spacing w:after="240"/>
                            </w:pPr>
                            <w:r>
                              <w:t xml:space="preserve">An additional layer was added to show fixtures, </w:t>
                            </w:r>
                            <w:r w:rsidR="00CD6174">
                              <w:t>fittings,</w:t>
                            </w:r>
                            <w:r>
                              <w:t xml:space="preserve"> and furniture.</w:t>
                            </w:r>
                          </w:p>
                          <w:p w14:paraId="7A04D811" w14:textId="4B3992C3" w:rsidR="00CD6174" w:rsidRDefault="00CD6174" w:rsidP="008B2E43">
                            <w:pPr>
                              <w:spacing w:after="240"/>
                            </w:pPr>
                            <w:r>
                              <w:t>The final layer adds all necessary dimensions.</w:t>
                            </w:r>
                          </w:p>
                          <w:p w14:paraId="7AC01EC6" w14:textId="0ADAB78F" w:rsidR="00CD6174" w:rsidRDefault="00CD6174" w:rsidP="008B2E43">
                            <w:pPr>
                              <w:spacing w:after="240"/>
                            </w:pPr>
                            <w:r>
                              <w:t>The drawings were prepared using CAD software as shown.</w:t>
                            </w:r>
                          </w:p>
                          <w:p w14:paraId="5D5A5B37" w14:textId="77777777" w:rsidR="008368FB" w:rsidRDefault="008368FB" w:rsidP="008B2E43">
                            <w:pPr>
                              <w:spacing w:after="240"/>
                              <w:rPr>
                                <w:noProof/>
                              </w:rPr>
                            </w:pPr>
                          </w:p>
                          <w:p w14:paraId="03C09ADC" w14:textId="3D4363D9" w:rsidR="00CD6174" w:rsidRDefault="00CD6174" w:rsidP="008B2E43">
                            <w:pPr>
                              <w:spacing w:after="240"/>
                            </w:pPr>
                            <w:r>
                              <w:rPr>
                                <w:noProof/>
                              </w:rPr>
                              <w:drawing>
                                <wp:inline distT="0" distB="0" distL="0" distR="0" wp14:anchorId="448D3425" wp14:editId="55758258">
                                  <wp:extent cx="4706103" cy="2787650"/>
                                  <wp:effectExtent l="0" t="0" r="0" b="0"/>
                                  <wp:docPr id="73" name="Picture 7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icture containing graphical user interface&#10;&#10;Description automatically generated"/>
                                          <pic:cNvPicPr/>
                                        </pic:nvPicPr>
                                        <pic:blipFill rotWithShape="1">
                                          <a:blip r:embed="rId47">
                                            <a:extLst>
                                              <a:ext uri="{28A0092B-C50C-407E-A947-70E740481C1C}">
                                                <a14:useLocalDpi xmlns:a14="http://schemas.microsoft.com/office/drawing/2010/main" val="0"/>
                                              </a:ext>
                                            </a:extLst>
                                          </a:blip>
                                          <a:srcRect r="22350"/>
                                          <a:stretch/>
                                        </pic:blipFill>
                                        <pic:spPr bwMode="auto">
                                          <a:xfrm>
                                            <a:off x="0" y="0"/>
                                            <a:ext cx="4730861" cy="2802315"/>
                                          </a:xfrm>
                                          <a:prstGeom prst="rect">
                                            <a:avLst/>
                                          </a:prstGeom>
                                          <a:ln>
                                            <a:noFill/>
                                          </a:ln>
                                          <a:extLst>
                                            <a:ext uri="{53640926-AAD7-44D8-BBD7-CCE9431645EC}">
                                              <a14:shadowObscured xmlns:a14="http://schemas.microsoft.com/office/drawing/2010/main"/>
                                            </a:ext>
                                          </a:extLst>
                                        </pic:spPr>
                                      </pic:pic>
                                    </a:graphicData>
                                  </a:graphic>
                                </wp:inline>
                              </w:drawing>
                            </w:r>
                          </w:p>
                          <w:p w14:paraId="049FD7F3" w14:textId="77777777" w:rsidR="00E24CA8" w:rsidRDefault="00E24CA8" w:rsidP="008B2E43">
                            <w:pPr>
                              <w:spacing w:after="240"/>
                            </w:pPr>
                          </w:p>
                          <w:p w14:paraId="49CA735D" w14:textId="77777777" w:rsidR="00A96F1C" w:rsidRDefault="00A96F1C" w:rsidP="008B2E43"/>
                          <w:p w14:paraId="76B895B7" w14:textId="77777777" w:rsidR="00A96F1C" w:rsidRDefault="00A96F1C" w:rsidP="008B2E43"/>
                          <w:p w14:paraId="22549301" w14:textId="77777777" w:rsidR="00A96F1C" w:rsidRDefault="00A96F1C" w:rsidP="008B2E43"/>
                        </w:txbxContent>
                      </v:textbox>
                      <w10:anchorlock/>
                    </v:shape>
                  </w:pict>
                </mc:Fallback>
              </mc:AlternateContent>
            </w:r>
          </w:p>
        </w:tc>
        <w:tc>
          <w:tcPr>
            <w:tcW w:w="231" w:type="dxa"/>
          </w:tcPr>
          <w:p w14:paraId="44699901" w14:textId="77777777" w:rsidR="008B2E43" w:rsidRDefault="008B2E43" w:rsidP="00A96F1C">
            <w:pPr>
              <w:rPr>
                <w:sz w:val="24"/>
              </w:rPr>
            </w:pPr>
          </w:p>
        </w:tc>
        <w:tc>
          <w:tcPr>
            <w:tcW w:w="3659" w:type="dxa"/>
            <w:shd w:val="clear" w:color="auto" w:fill="421D5D"/>
          </w:tcPr>
          <w:p w14:paraId="221FA5EA" w14:textId="3A545C15" w:rsidR="008B2E43" w:rsidRPr="00C412C9" w:rsidRDefault="00CD6174" w:rsidP="00CD6174">
            <w:pPr>
              <w:rPr>
                <w:sz w:val="24"/>
              </w:rPr>
            </w:pPr>
            <w:r>
              <w:rPr>
                <w:b/>
                <w:bCs/>
                <w:noProof/>
                <w:color w:val="CB400B" w:themeColor="text2" w:themeShade="BF"/>
              </w:rPr>
              <mc:AlternateContent>
                <mc:Choice Requires="wps">
                  <w:drawing>
                    <wp:anchor distT="0" distB="0" distL="114300" distR="114300" simplePos="0" relativeHeight="251661312" behindDoc="0" locked="0" layoutInCell="1" allowOverlap="1" wp14:anchorId="515D524B" wp14:editId="67BB026E">
                      <wp:simplePos x="0" y="0"/>
                      <wp:positionH relativeFrom="column">
                        <wp:posOffset>-2296</wp:posOffset>
                      </wp:positionH>
                      <wp:positionV relativeFrom="paragraph">
                        <wp:posOffset>684</wp:posOffset>
                      </wp:positionV>
                      <wp:extent cx="2004646" cy="7385538"/>
                      <wp:effectExtent l="0" t="0" r="15240" b="25400"/>
                      <wp:wrapNone/>
                      <wp:docPr id="80" name="Text Box 80"/>
                      <wp:cNvGraphicFramePr/>
                      <a:graphic xmlns:a="http://schemas.openxmlformats.org/drawingml/2006/main">
                        <a:graphicData uri="http://schemas.microsoft.com/office/word/2010/wordprocessingShape">
                          <wps:wsp>
                            <wps:cNvSpPr txBox="1"/>
                            <wps:spPr>
                              <a:xfrm>
                                <a:off x="0" y="0"/>
                                <a:ext cx="2004646" cy="7385538"/>
                              </a:xfrm>
                              <a:prstGeom prst="rect">
                                <a:avLst/>
                              </a:prstGeom>
                              <a:solidFill>
                                <a:schemeClr val="accent1"/>
                              </a:solidFill>
                              <a:ln w="6350">
                                <a:solidFill>
                                  <a:prstClr val="black"/>
                                </a:solidFill>
                              </a:ln>
                            </wps:spPr>
                            <wps:txbx>
                              <w:txbxContent>
                                <w:p w14:paraId="1DAF5E6E" w14:textId="77777777" w:rsidR="00CD6174" w:rsidRDefault="00CD6174" w:rsidP="00CD6174">
                                  <w:pPr>
                                    <w:pStyle w:val="Heading1"/>
                                    <w:spacing w:before="0"/>
                                  </w:pPr>
                                  <w:r>
                                    <w:t>Click to see larger versions:</w:t>
                                  </w:r>
                                </w:p>
                                <w:p w14:paraId="6BC6676B" w14:textId="77777777" w:rsidR="00CD6174" w:rsidRDefault="00CD6174" w:rsidP="00CD6174"/>
                                <w:p w14:paraId="357A5C52" w14:textId="4A311016" w:rsidR="00CD6174" w:rsidRDefault="00CD6174" w:rsidP="00CD6174">
                                  <w:r>
                                    <w:rPr>
                                      <w:noProof/>
                                    </w:rPr>
                                    <w:drawing>
                                      <wp:inline distT="0" distB="0" distL="0" distR="0" wp14:anchorId="5742FED2" wp14:editId="59AC2858">
                                        <wp:extent cx="1814830" cy="1482090"/>
                                        <wp:effectExtent l="0" t="0" r="0" b="3810"/>
                                        <wp:docPr id="87" name="Picture 87" descr="Diagram&#10;&#10;Description automatically generated with low confidence">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Diagram&#10;&#10;Description automatically generated with low confidence">
                                                  <a:hlinkClick r:id="rId48"/>
                                                </pic:cNvPr>
                                                <pic:cNvPicPr/>
                                              </pic:nvPicPr>
                                              <pic:blipFill>
                                                <a:blip r:embed="rId49">
                                                  <a:extLst>
                                                    <a:ext uri="{28A0092B-C50C-407E-A947-70E740481C1C}">
                                                      <a14:useLocalDpi xmlns:a14="http://schemas.microsoft.com/office/drawing/2010/main" val="0"/>
                                                    </a:ext>
                                                  </a:extLst>
                                                </a:blip>
                                                <a:stretch>
                                                  <a:fillRect/>
                                                </a:stretch>
                                              </pic:blipFill>
                                              <pic:spPr>
                                                <a:xfrm>
                                                  <a:off x="0" y="0"/>
                                                  <a:ext cx="1814830" cy="1482090"/>
                                                </a:xfrm>
                                                <a:prstGeom prst="rect">
                                                  <a:avLst/>
                                                </a:prstGeom>
                                              </pic:spPr>
                                            </pic:pic>
                                          </a:graphicData>
                                        </a:graphic>
                                      </wp:inline>
                                    </w:drawing>
                                  </w:r>
                                </w:p>
                                <w:p w14:paraId="323497B9" w14:textId="56523CE2" w:rsidR="00CD6174" w:rsidRDefault="00CD6174" w:rsidP="00CD6174">
                                  <w:r>
                                    <w:t>Basic plan</w:t>
                                  </w:r>
                                </w:p>
                                <w:p w14:paraId="26AD5732" w14:textId="2D3BE3BA" w:rsidR="00CD6174" w:rsidRDefault="00AB0BC1" w:rsidP="00CD6174">
                                  <w:pPr>
                                    <w:rPr>
                                      <w:noProof/>
                                    </w:rPr>
                                  </w:pPr>
                                  <w:r>
                                    <w:rPr>
                                      <w:noProof/>
                                    </w:rPr>
                                    <w:drawing>
                                      <wp:inline distT="0" distB="0" distL="0" distR="0" wp14:anchorId="6D9C21F2" wp14:editId="0C592C5A">
                                        <wp:extent cx="1814830" cy="1496695"/>
                                        <wp:effectExtent l="0" t="0" r="0" b="8255"/>
                                        <wp:docPr id="88" name="Picture 88" descr="A picture containing text, scoreboard, control panel&#10;&#10;Description automatically generated">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picture containing text, scoreboard, control panel&#10;&#10;Description automatically generated">
                                                  <a:hlinkClick r:id="rId50"/>
                                                </pic:cNvPr>
                                                <pic:cNvPicPr/>
                                              </pic:nvPicPr>
                                              <pic:blipFill>
                                                <a:blip r:embed="rId51">
                                                  <a:extLst>
                                                    <a:ext uri="{28A0092B-C50C-407E-A947-70E740481C1C}">
                                                      <a14:useLocalDpi xmlns:a14="http://schemas.microsoft.com/office/drawing/2010/main" val="0"/>
                                                    </a:ext>
                                                  </a:extLst>
                                                </a:blip>
                                                <a:stretch>
                                                  <a:fillRect/>
                                                </a:stretch>
                                              </pic:blipFill>
                                              <pic:spPr>
                                                <a:xfrm>
                                                  <a:off x="0" y="0"/>
                                                  <a:ext cx="1814830" cy="1496695"/>
                                                </a:xfrm>
                                                <a:prstGeom prst="rect">
                                                  <a:avLst/>
                                                </a:prstGeom>
                                              </pic:spPr>
                                            </pic:pic>
                                          </a:graphicData>
                                        </a:graphic>
                                      </wp:inline>
                                    </w:drawing>
                                  </w:r>
                                </w:p>
                                <w:p w14:paraId="62F6DB79" w14:textId="74B7EC41" w:rsidR="00CD6174" w:rsidRDefault="00CD6174" w:rsidP="00CD6174">
                                  <w:r>
                                    <w:t xml:space="preserve">Plan </w:t>
                                  </w:r>
                                  <w:r w:rsidR="00AB0BC1">
                                    <w:t>with Furniture and Fittings</w:t>
                                  </w:r>
                                  <w:r>
                                    <w:t>.</w:t>
                                  </w:r>
                                </w:p>
                                <w:p w14:paraId="334EA7A5" w14:textId="4DAC2A47" w:rsidR="00CD6174" w:rsidRDefault="00AB0BC1" w:rsidP="00CD6174">
                                  <w:r>
                                    <w:rPr>
                                      <w:noProof/>
                                    </w:rPr>
                                    <w:drawing>
                                      <wp:inline distT="0" distB="0" distL="0" distR="0" wp14:anchorId="60DEB4B1" wp14:editId="174B6DB9">
                                        <wp:extent cx="1814830" cy="1518920"/>
                                        <wp:effectExtent l="0" t="0" r="0" b="5080"/>
                                        <wp:docPr id="89" name="Picture 89" descr="A picture containing text, electronics, circuit&#10;&#10;Description automatically generated">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picture containing text, electronics, circuit&#10;&#10;Description automatically generated">
                                                  <a:hlinkClick r:id="rId52"/>
                                                </pic:cNvPr>
                                                <pic:cNvPicPr/>
                                              </pic:nvPicPr>
                                              <pic:blipFill>
                                                <a:blip r:embed="rId53">
                                                  <a:extLst>
                                                    <a:ext uri="{28A0092B-C50C-407E-A947-70E740481C1C}">
                                                      <a14:useLocalDpi xmlns:a14="http://schemas.microsoft.com/office/drawing/2010/main" val="0"/>
                                                    </a:ext>
                                                  </a:extLst>
                                                </a:blip>
                                                <a:stretch>
                                                  <a:fillRect/>
                                                </a:stretch>
                                              </pic:blipFill>
                                              <pic:spPr>
                                                <a:xfrm>
                                                  <a:off x="0" y="0"/>
                                                  <a:ext cx="1814830" cy="1518920"/>
                                                </a:xfrm>
                                                <a:prstGeom prst="rect">
                                                  <a:avLst/>
                                                </a:prstGeom>
                                              </pic:spPr>
                                            </pic:pic>
                                          </a:graphicData>
                                        </a:graphic>
                                      </wp:inline>
                                    </w:drawing>
                                  </w:r>
                                </w:p>
                                <w:p w14:paraId="52FA52D7" w14:textId="77777777" w:rsidR="00AB0BC1" w:rsidRDefault="00AB0BC1" w:rsidP="00AB0BC1">
                                  <w:r>
                                    <w:t>Plan with Furniture and Fittings.</w:t>
                                  </w:r>
                                </w:p>
                                <w:p w14:paraId="52666C97" w14:textId="3E60ABAE" w:rsidR="00AB0BC1" w:rsidRDefault="00AB0BC1" w:rsidP="00CD6174"/>
                                <w:p w14:paraId="1DA70F59" w14:textId="77777777" w:rsidR="00AB0BC1" w:rsidRDefault="00AB0BC1" w:rsidP="00CD61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5D524B" id="Text Box 80" o:spid="_x0000_s1057" type="#_x0000_t202" style="position:absolute;margin-left:-.2pt;margin-top:.05pt;width:157.85pt;height:581.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" fillcolor="#3f1d5a [3204]" strokeweight=".5pt">
                      <v:textbox>
                        <w:txbxContent>
                          <w:p w14:paraId="1DAF5E6E" w14:textId="77777777" w:rsidR="00CD6174" w:rsidRDefault="00CD6174" w:rsidP="00CD6174">
                            <w:pPr>
                              <w:pStyle w:val="Heading1"/>
                              <w:spacing w:before="0"/>
                            </w:pPr>
                            <w:r>
                              <w:t>Click to see larger versions:</w:t>
                            </w:r>
                          </w:p>
                          <w:p w14:paraId="6BC6676B" w14:textId="77777777" w:rsidR="00CD6174" w:rsidRDefault="00CD6174" w:rsidP="00CD6174"/>
                          <w:p w14:paraId="357A5C52" w14:textId="4A311016" w:rsidR="00CD6174" w:rsidRDefault="00CD6174" w:rsidP="00CD6174">
                            <w:r>
                              <w:rPr>
                                <w:noProof/>
                              </w:rPr>
                              <w:drawing>
                                <wp:inline distT="0" distB="0" distL="0" distR="0" wp14:anchorId="5742FED2" wp14:editId="59AC2858">
                                  <wp:extent cx="1814830" cy="1482090"/>
                                  <wp:effectExtent l="0" t="0" r="0" b="3810"/>
                                  <wp:docPr id="87" name="Picture 87" descr="Diagram&#10;&#10;Description automatically generated with low confidence">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Diagram&#10;&#10;Description automatically generated with low confidence">
                                            <a:hlinkClick r:id="rId48"/>
                                          </pic:cNvPr>
                                          <pic:cNvPicPr/>
                                        </pic:nvPicPr>
                                        <pic:blipFill>
                                          <a:blip r:embed="rId49">
                                            <a:extLst>
                                              <a:ext uri="{28A0092B-C50C-407E-A947-70E740481C1C}">
                                                <a14:useLocalDpi xmlns:a14="http://schemas.microsoft.com/office/drawing/2010/main" val="0"/>
                                              </a:ext>
                                            </a:extLst>
                                          </a:blip>
                                          <a:stretch>
                                            <a:fillRect/>
                                          </a:stretch>
                                        </pic:blipFill>
                                        <pic:spPr>
                                          <a:xfrm>
                                            <a:off x="0" y="0"/>
                                            <a:ext cx="1814830" cy="1482090"/>
                                          </a:xfrm>
                                          <a:prstGeom prst="rect">
                                            <a:avLst/>
                                          </a:prstGeom>
                                        </pic:spPr>
                                      </pic:pic>
                                    </a:graphicData>
                                  </a:graphic>
                                </wp:inline>
                              </w:drawing>
                            </w:r>
                          </w:p>
                          <w:p w14:paraId="323497B9" w14:textId="56523CE2" w:rsidR="00CD6174" w:rsidRDefault="00CD6174" w:rsidP="00CD6174">
                            <w:r>
                              <w:t>Basic plan</w:t>
                            </w:r>
                          </w:p>
                          <w:p w14:paraId="26AD5732" w14:textId="2D3BE3BA" w:rsidR="00CD6174" w:rsidRDefault="00AB0BC1" w:rsidP="00CD6174">
                            <w:pPr>
                              <w:rPr>
                                <w:noProof/>
                              </w:rPr>
                            </w:pPr>
                            <w:r>
                              <w:rPr>
                                <w:noProof/>
                              </w:rPr>
                              <w:drawing>
                                <wp:inline distT="0" distB="0" distL="0" distR="0" wp14:anchorId="6D9C21F2" wp14:editId="0C592C5A">
                                  <wp:extent cx="1814830" cy="1496695"/>
                                  <wp:effectExtent l="0" t="0" r="0" b="8255"/>
                                  <wp:docPr id="88" name="Picture 88" descr="A picture containing text, scoreboard, control panel&#10;&#10;Description automatically generated">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picture containing text, scoreboard, control panel&#10;&#10;Description automatically generated">
                                            <a:hlinkClick r:id="rId50"/>
                                          </pic:cNvPr>
                                          <pic:cNvPicPr/>
                                        </pic:nvPicPr>
                                        <pic:blipFill>
                                          <a:blip r:embed="rId51">
                                            <a:extLst>
                                              <a:ext uri="{28A0092B-C50C-407E-A947-70E740481C1C}">
                                                <a14:useLocalDpi xmlns:a14="http://schemas.microsoft.com/office/drawing/2010/main" val="0"/>
                                              </a:ext>
                                            </a:extLst>
                                          </a:blip>
                                          <a:stretch>
                                            <a:fillRect/>
                                          </a:stretch>
                                        </pic:blipFill>
                                        <pic:spPr>
                                          <a:xfrm>
                                            <a:off x="0" y="0"/>
                                            <a:ext cx="1814830" cy="1496695"/>
                                          </a:xfrm>
                                          <a:prstGeom prst="rect">
                                            <a:avLst/>
                                          </a:prstGeom>
                                        </pic:spPr>
                                      </pic:pic>
                                    </a:graphicData>
                                  </a:graphic>
                                </wp:inline>
                              </w:drawing>
                            </w:r>
                          </w:p>
                          <w:p w14:paraId="62F6DB79" w14:textId="74B7EC41" w:rsidR="00CD6174" w:rsidRDefault="00CD6174" w:rsidP="00CD6174">
                            <w:r>
                              <w:t xml:space="preserve">Plan </w:t>
                            </w:r>
                            <w:r w:rsidR="00AB0BC1">
                              <w:t>with Furniture and Fittings</w:t>
                            </w:r>
                            <w:r>
                              <w:t>.</w:t>
                            </w:r>
                          </w:p>
                          <w:p w14:paraId="334EA7A5" w14:textId="4DAC2A47" w:rsidR="00CD6174" w:rsidRDefault="00AB0BC1" w:rsidP="00CD6174">
                            <w:r>
                              <w:rPr>
                                <w:noProof/>
                              </w:rPr>
                              <w:drawing>
                                <wp:inline distT="0" distB="0" distL="0" distR="0" wp14:anchorId="60DEB4B1" wp14:editId="174B6DB9">
                                  <wp:extent cx="1814830" cy="1518920"/>
                                  <wp:effectExtent l="0" t="0" r="0" b="5080"/>
                                  <wp:docPr id="89" name="Picture 89" descr="A picture containing text, electronics, circuit&#10;&#10;Description automatically generated">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picture containing text, electronics, circuit&#10;&#10;Description automatically generated">
                                            <a:hlinkClick r:id="rId52"/>
                                          </pic:cNvPr>
                                          <pic:cNvPicPr/>
                                        </pic:nvPicPr>
                                        <pic:blipFill>
                                          <a:blip r:embed="rId53">
                                            <a:extLst>
                                              <a:ext uri="{28A0092B-C50C-407E-A947-70E740481C1C}">
                                                <a14:useLocalDpi xmlns:a14="http://schemas.microsoft.com/office/drawing/2010/main" val="0"/>
                                              </a:ext>
                                            </a:extLst>
                                          </a:blip>
                                          <a:stretch>
                                            <a:fillRect/>
                                          </a:stretch>
                                        </pic:blipFill>
                                        <pic:spPr>
                                          <a:xfrm>
                                            <a:off x="0" y="0"/>
                                            <a:ext cx="1814830" cy="1518920"/>
                                          </a:xfrm>
                                          <a:prstGeom prst="rect">
                                            <a:avLst/>
                                          </a:prstGeom>
                                        </pic:spPr>
                                      </pic:pic>
                                    </a:graphicData>
                                  </a:graphic>
                                </wp:inline>
                              </w:drawing>
                            </w:r>
                          </w:p>
                          <w:p w14:paraId="52FA52D7" w14:textId="77777777" w:rsidR="00AB0BC1" w:rsidRDefault="00AB0BC1" w:rsidP="00AB0BC1">
                            <w:r>
                              <w:t>Plan with Furniture and Fittings.</w:t>
                            </w:r>
                          </w:p>
                          <w:p w14:paraId="52666C97" w14:textId="3E60ABAE" w:rsidR="00AB0BC1" w:rsidRDefault="00AB0BC1" w:rsidP="00CD6174"/>
                          <w:p w14:paraId="1DA70F59" w14:textId="77777777" w:rsidR="00AB0BC1" w:rsidRDefault="00AB0BC1" w:rsidP="00CD6174"/>
                        </w:txbxContent>
                      </v:textbox>
                    </v:shape>
                  </w:pict>
                </mc:Fallback>
              </mc:AlternateContent>
            </w:r>
          </w:p>
        </w:tc>
      </w:tr>
    </w:tbl>
    <w:p w14:paraId="3CA55D1E" w14:textId="72BE708F" w:rsidR="008B2E43" w:rsidRDefault="008B2E43" w:rsidP="008B2E43">
      <w:pPr>
        <w:rPr>
          <w:sz w:val="24"/>
        </w:rPr>
      </w:pPr>
    </w:p>
    <w:p w14:paraId="0EF117B6" w14:textId="16AB4325" w:rsidR="00F95194" w:rsidRDefault="00F95194">
      <w:pPr>
        <w:spacing w:after="200" w:line="276" w:lineRule="auto"/>
        <w:rPr>
          <w:sz w:val="24"/>
        </w:rPr>
      </w:pPr>
      <w:r>
        <w:rPr>
          <w:sz w:val="24"/>
        </w:rPr>
        <w:br w:type="page"/>
      </w: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F95194" w14:paraId="6A3B2D12" w14:textId="77777777" w:rsidTr="003C249B">
        <w:trPr>
          <w:trHeight w:val="10397"/>
        </w:trPr>
        <w:tc>
          <w:tcPr>
            <w:tcW w:w="7909" w:type="dxa"/>
          </w:tcPr>
          <w:p w14:paraId="2DC929A3" w14:textId="77777777" w:rsidR="00F95194" w:rsidRDefault="00F95194" w:rsidP="003C249B">
            <w:pPr>
              <w:rPr>
                <w:sz w:val="24"/>
              </w:rPr>
            </w:pPr>
          </w:p>
          <w:p w14:paraId="194F1654" w14:textId="77777777" w:rsidR="00F95194" w:rsidRDefault="00F95194" w:rsidP="003C249B">
            <w:pPr>
              <w:rPr>
                <w:sz w:val="24"/>
              </w:rPr>
            </w:pPr>
            <w:r>
              <w:rPr>
                <w:noProof/>
              </w:rPr>
              <mc:AlternateContent>
                <mc:Choice Requires="wps">
                  <w:drawing>
                    <wp:inline distT="0" distB="0" distL="0" distR="0" wp14:anchorId="7B3CEF1E" wp14:editId="0043BAFA">
                      <wp:extent cx="4885349" cy="7010400"/>
                      <wp:effectExtent l="0" t="0" r="0" b="0"/>
                      <wp:docPr id="90" name="Text Box 90"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60E6E04" w14:textId="77777777" w:rsidR="00F95194" w:rsidRDefault="00F95194" w:rsidP="00F95194">
                                  <w:pPr>
                                    <w:pStyle w:val="Heading2"/>
                                    <w:spacing w:after="240"/>
                                  </w:pPr>
                                  <w:r>
                                    <w:t>2D and 3D Modelling</w:t>
                                  </w:r>
                                </w:p>
                                <w:p w14:paraId="6D4121F7" w14:textId="77777777" w:rsidR="00F95194" w:rsidRPr="008F7FF1" w:rsidRDefault="00F95194" w:rsidP="00F95194">
                                  <w:pPr>
                                    <w:spacing w:after="240"/>
                                    <w:rPr>
                                      <w:b/>
                                      <w:bCs/>
                                      <w:color w:val="CB400B" w:themeColor="text2" w:themeShade="BF"/>
                                    </w:rPr>
                                  </w:pPr>
                                  <w:r>
                                    <w:rPr>
                                      <w:b/>
                                      <w:bCs/>
                                      <w:color w:val="CB400B" w:themeColor="text2" w:themeShade="BF"/>
                                    </w:rPr>
                                    <w:t>Site plan</w:t>
                                  </w:r>
                                </w:p>
                                <w:p w14:paraId="76C0EFFF" w14:textId="525BF9D9" w:rsidR="00F95194" w:rsidRDefault="00CB6CA4" w:rsidP="00F95194">
                                  <w:pPr>
                                    <w:spacing w:after="240"/>
                                  </w:pPr>
                                  <w:r>
                                    <w:t>The site plan has been developed using graphics software with a second layer to illustrate a proposal to develop the area of the site to the rear, which is not needed at this stage, as housing.</w:t>
                                  </w:r>
                                </w:p>
                                <w:p w14:paraId="2D8CE129" w14:textId="098EAD64" w:rsidR="00CB6CA4" w:rsidRDefault="00CB6CA4" w:rsidP="00F95194">
                                  <w:pPr>
                                    <w:spacing w:after="240"/>
                                  </w:pPr>
                                  <w:r>
                                    <w:t xml:space="preserve">This limits the potential for the future extension of the medical centre and may not be thought appropriate at this </w:t>
                                  </w:r>
                                  <w:r w:rsidR="00486FE5">
                                    <w:t>stage but</w:t>
                                  </w:r>
                                  <w:r>
                                    <w:t xml:space="preserve"> including the houses as part of the planning application for the medical centre allows the option to be considered, particularly if it helps with funding.</w:t>
                                  </w:r>
                                </w:p>
                                <w:p w14:paraId="1439202F" w14:textId="4D06C384" w:rsidR="00F95194" w:rsidRDefault="00F95194" w:rsidP="00F95194">
                                  <w:pPr>
                                    <w:spacing w:after="240"/>
                                    <w:rPr>
                                      <w:b/>
                                      <w:bCs/>
                                      <w:color w:val="CB400B" w:themeColor="text2" w:themeShade="BF"/>
                                    </w:rPr>
                                  </w:pPr>
                                  <w:r>
                                    <w:rPr>
                                      <w:b/>
                                      <w:bCs/>
                                      <w:color w:val="CB400B" w:themeColor="text2" w:themeShade="BF"/>
                                    </w:rPr>
                                    <w:t>Building envelope</w:t>
                                  </w:r>
                                </w:p>
                                <w:p w14:paraId="17877E1D" w14:textId="04F6BC7F" w:rsidR="00AD1C0E" w:rsidRDefault="00D025C4" w:rsidP="00F95194">
                                  <w:pPr>
                                    <w:spacing w:after="240"/>
                                  </w:pPr>
                                  <w:r w:rsidRPr="00D025C4">
                                    <w:t>A</w:t>
                                  </w:r>
                                  <w:r>
                                    <w:t xml:space="preserve"> 3D version of the model was created by turning the basic 2D model (with all layers off, except the wall layout) into an isometric view and then extruding the walls vertically by the ground floor storey height to form a wire frame.</w:t>
                                  </w:r>
                                </w:p>
                                <w:p w14:paraId="08AA12EE" w14:textId="419E8A87" w:rsidR="00D025C4" w:rsidRDefault="00D025C4" w:rsidP="00F95194">
                                  <w:pPr>
                                    <w:spacing w:after="240"/>
                                  </w:pPr>
                                  <w:r>
                                    <w:t>The wire frame was then extended by raising the walls to form the first floor of the existing house, adding the outline geometry of the roof slopes and outli</w:t>
                                  </w:r>
                                  <w:r w:rsidR="00486FE5">
                                    <w:t>n</w:t>
                                  </w:r>
                                  <w:r>
                                    <w:t>es of the external windows. The wire frame was then shaded and rotated 360</w:t>
                                  </w:r>
                                  <w:r w:rsidRPr="00D025C4">
                                    <w:rPr>
                                      <w:vertAlign w:val="superscript"/>
                                    </w:rPr>
                                    <w:t>0</w:t>
                                  </w:r>
                                  <w:r>
                                    <w:t xml:space="preserve"> to select a view for presentation.</w:t>
                                  </w:r>
                                </w:p>
                                <w:p w14:paraId="0A7344CC" w14:textId="215BBB3B" w:rsidR="008368FB" w:rsidRDefault="00D025C4" w:rsidP="00DC2C69">
                                  <w:pPr>
                                    <w:spacing w:after="0"/>
                                  </w:pPr>
                                  <w:r>
                                    <w:t xml:space="preserve">The perspective view of the model was then imported into an image to </w:t>
                                  </w:r>
                                  <w:r w:rsidR="00C12E79">
                                    <w:t>provide a realistic setting.</w:t>
                                  </w:r>
                                </w:p>
                                <w:p w14:paraId="572A8C0A" w14:textId="77777777" w:rsidR="00DC2C69" w:rsidRDefault="00DC2C69" w:rsidP="00F95194">
                                  <w:pPr>
                                    <w:spacing w:after="240"/>
                                  </w:pPr>
                                </w:p>
                                <w:p w14:paraId="220FE96C" w14:textId="15DCDE74" w:rsidR="00C12E79" w:rsidRPr="00D025C4" w:rsidRDefault="00C12E79" w:rsidP="00C12E79">
                                  <w:pPr>
                                    <w:spacing w:after="240"/>
                                    <w:jc w:val="center"/>
                                  </w:pPr>
                                  <w:r>
                                    <w:rPr>
                                      <w:noProof/>
                                    </w:rPr>
                                    <w:drawing>
                                      <wp:inline distT="0" distB="0" distL="0" distR="0" wp14:anchorId="554EB40C" wp14:editId="163F8CFE">
                                        <wp:extent cx="4016375" cy="1473123"/>
                                        <wp:effectExtent l="0" t="0" r="3175" b="0"/>
                                        <wp:docPr id="36" name="Picture 36" descr="A picture containing text&#10;&#10;Description automatically generated">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10;&#10;Description automatically generated">
                                                  <a:hlinkClick r:id="rId54"/>
                                                </pic:cNvPr>
                                                <pic:cNvPicPr/>
                                              </pic:nvPicPr>
                                              <pic:blipFill>
                                                <a:blip r:embed="rId55">
                                                  <a:extLst>
                                                    <a:ext uri="{28A0092B-C50C-407E-A947-70E740481C1C}">
                                                      <a14:useLocalDpi xmlns:a14="http://schemas.microsoft.com/office/drawing/2010/main" val="0"/>
                                                    </a:ext>
                                                  </a:extLst>
                                                </a:blip>
                                                <a:stretch>
                                                  <a:fillRect/>
                                                </a:stretch>
                                              </pic:blipFill>
                                              <pic:spPr>
                                                <a:xfrm>
                                                  <a:off x="0" y="0"/>
                                                  <a:ext cx="4038334" cy="1481177"/>
                                                </a:xfrm>
                                                <a:prstGeom prst="rect">
                                                  <a:avLst/>
                                                </a:prstGeom>
                                              </pic:spPr>
                                            </pic:pic>
                                          </a:graphicData>
                                        </a:graphic>
                                      </wp:inline>
                                    </w:drawing>
                                  </w:r>
                                </w:p>
                                <w:p w14:paraId="6E947434" w14:textId="77777777" w:rsidR="00F95194" w:rsidRDefault="00F95194" w:rsidP="00F95194"/>
                                <w:p w14:paraId="503AD385" w14:textId="77777777" w:rsidR="00F95194" w:rsidRDefault="00F95194" w:rsidP="00F95194"/>
                                <w:p w14:paraId="7BD16D0E" w14:textId="77777777" w:rsidR="00F95194" w:rsidRDefault="00F95194" w:rsidP="00F95194"/>
                                <w:p w14:paraId="2C51A6D3" w14:textId="77777777" w:rsidR="00F95194" w:rsidRDefault="00F95194" w:rsidP="00F95194"/>
                                <w:p w14:paraId="5379C67E" w14:textId="77777777" w:rsidR="00F95194" w:rsidRDefault="00F95194" w:rsidP="00F95194"/>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7B3CEF1E" id="Text Box 90" o:spid="_x0000_s1058"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" filled="f" stroked="f">
                      <v:textbox inset=",23.04pt">
                        <w:txbxContent>
                          <w:p w14:paraId="160E6E04" w14:textId="77777777" w:rsidR="00F95194" w:rsidRDefault="00F95194" w:rsidP="00F95194">
                            <w:pPr>
                              <w:pStyle w:val="Heading2"/>
                              <w:spacing w:after="240"/>
                            </w:pPr>
                            <w:r>
                              <w:t>2D and 3D Modelling</w:t>
                            </w:r>
                          </w:p>
                          <w:p w14:paraId="6D4121F7" w14:textId="77777777" w:rsidR="00F95194" w:rsidRPr="008F7FF1" w:rsidRDefault="00F95194" w:rsidP="00F95194">
                            <w:pPr>
                              <w:spacing w:after="240"/>
                              <w:rPr>
                                <w:b/>
                                <w:bCs/>
                                <w:color w:val="CB400B" w:themeColor="text2" w:themeShade="BF"/>
                              </w:rPr>
                            </w:pPr>
                            <w:r>
                              <w:rPr>
                                <w:b/>
                                <w:bCs/>
                                <w:color w:val="CB400B" w:themeColor="text2" w:themeShade="BF"/>
                              </w:rPr>
                              <w:t>Site plan</w:t>
                            </w:r>
                          </w:p>
                          <w:p w14:paraId="76C0EFFF" w14:textId="525BF9D9" w:rsidR="00F95194" w:rsidRDefault="00CB6CA4" w:rsidP="00F95194">
                            <w:pPr>
                              <w:spacing w:after="240"/>
                            </w:pPr>
                            <w:r>
                              <w:t>The site plan has been developed using graphics software with a second layer to illustrate a proposal to develop the area of the site to the rear, which is not needed at this stage, as housing.</w:t>
                            </w:r>
                          </w:p>
                          <w:p w14:paraId="2D8CE129" w14:textId="098EAD64" w:rsidR="00CB6CA4" w:rsidRDefault="00CB6CA4" w:rsidP="00F95194">
                            <w:pPr>
                              <w:spacing w:after="240"/>
                            </w:pPr>
                            <w:r>
                              <w:t xml:space="preserve">This limits the potential for the future extension of the medical centre and may not be thought appropriate at this </w:t>
                            </w:r>
                            <w:r w:rsidR="00486FE5">
                              <w:t>stage but</w:t>
                            </w:r>
                            <w:r>
                              <w:t xml:space="preserve"> including the houses as part of the planning application for the medical centre allows the option to be considered, particularly if it helps with funding.</w:t>
                            </w:r>
                          </w:p>
                          <w:p w14:paraId="1439202F" w14:textId="4D06C384" w:rsidR="00F95194" w:rsidRDefault="00F95194" w:rsidP="00F95194">
                            <w:pPr>
                              <w:spacing w:after="240"/>
                              <w:rPr>
                                <w:b/>
                                <w:bCs/>
                                <w:color w:val="CB400B" w:themeColor="text2" w:themeShade="BF"/>
                              </w:rPr>
                            </w:pPr>
                            <w:r>
                              <w:rPr>
                                <w:b/>
                                <w:bCs/>
                                <w:color w:val="CB400B" w:themeColor="text2" w:themeShade="BF"/>
                              </w:rPr>
                              <w:t>Building envelope</w:t>
                            </w:r>
                          </w:p>
                          <w:p w14:paraId="17877E1D" w14:textId="04F6BC7F" w:rsidR="00AD1C0E" w:rsidRDefault="00D025C4" w:rsidP="00F95194">
                            <w:pPr>
                              <w:spacing w:after="240"/>
                            </w:pPr>
                            <w:r w:rsidRPr="00D025C4">
                              <w:t>A</w:t>
                            </w:r>
                            <w:r>
                              <w:t xml:space="preserve"> 3D version of the model was created by turning the basic 2D model (with all layers off, except the wall layout) into an isometric view and then extruding the walls vertically by the ground floor storey height to form a wire frame.</w:t>
                            </w:r>
                          </w:p>
                          <w:p w14:paraId="08AA12EE" w14:textId="419E8A87" w:rsidR="00D025C4" w:rsidRDefault="00D025C4" w:rsidP="00F95194">
                            <w:pPr>
                              <w:spacing w:after="240"/>
                            </w:pPr>
                            <w:r>
                              <w:t>The wire frame was then extended by raising the walls to form the first floor of the existing house, adding the outline geometry of the roof slopes and outli</w:t>
                            </w:r>
                            <w:r w:rsidR="00486FE5">
                              <w:t>n</w:t>
                            </w:r>
                            <w:r>
                              <w:t>es of the external windows. The wire frame was then shaded and rotated 360</w:t>
                            </w:r>
                            <w:r w:rsidRPr="00D025C4">
                              <w:rPr>
                                <w:vertAlign w:val="superscript"/>
                              </w:rPr>
                              <w:t>0</w:t>
                            </w:r>
                            <w:r>
                              <w:t xml:space="preserve"> to select a view for presentation.</w:t>
                            </w:r>
                          </w:p>
                          <w:p w14:paraId="0A7344CC" w14:textId="215BBB3B" w:rsidR="008368FB" w:rsidRDefault="00D025C4" w:rsidP="00DC2C69">
                            <w:pPr>
                              <w:spacing w:after="0"/>
                            </w:pPr>
                            <w:r>
                              <w:t xml:space="preserve">The perspective view of the model was then imported into an image to </w:t>
                            </w:r>
                            <w:r w:rsidR="00C12E79">
                              <w:t>provide a realistic setting.</w:t>
                            </w:r>
                          </w:p>
                          <w:p w14:paraId="572A8C0A" w14:textId="77777777" w:rsidR="00DC2C69" w:rsidRDefault="00DC2C69" w:rsidP="00F95194">
                            <w:pPr>
                              <w:spacing w:after="240"/>
                            </w:pPr>
                          </w:p>
                          <w:p w14:paraId="220FE96C" w14:textId="15DCDE74" w:rsidR="00C12E79" w:rsidRPr="00D025C4" w:rsidRDefault="00C12E79" w:rsidP="00C12E79">
                            <w:pPr>
                              <w:spacing w:after="240"/>
                              <w:jc w:val="center"/>
                            </w:pPr>
                            <w:r>
                              <w:rPr>
                                <w:noProof/>
                              </w:rPr>
                              <w:drawing>
                                <wp:inline distT="0" distB="0" distL="0" distR="0" wp14:anchorId="554EB40C" wp14:editId="163F8CFE">
                                  <wp:extent cx="4016375" cy="1473123"/>
                                  <wp:effectExtent l="0" t="0" r="3175" b="0"/>
                                  <wp:docPr id="36" name="Picture 36" descr="A picture containing text&#10;&#10;Description automatically generated">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10;&#10;Description automatically generated">
                                            <a:hlinkClick r:id="rId54"/>
                                          </pic:cNvPr>
                                          <pic:cNvPicPr/>
                                        </pic:nvPicPr>
                                        <pic:blipFill>
                                          <a:blip r:embed="rId55">
                                            <a:extLst>
                                              <a:ext uri="{28A0092B-C50C-407E-A947-70E740481C1C}">
                                                <a14:useLocalDpi xmlns:a14="http://schemas.microsoft.com/office/drawing/2010/main" val="0"/>
                                              </a:ext>
                                            </a:extLst>
                                          </a:blip>
                                          <a:stretch>
                                            <a:fillRect/>
                                          </a:stretch>
                                        </pic:blipFill>
                                        <pic:spPr>
                                          <a:xfrm>
                                            <a:off x="0" y="0"/>
                                            <a:ext cx="4038334" cy="1481177"/>
                                          </a:xfrm>
                                          <a:prstGeom prst="rect">
                                            <a:avLst/>
                                          </a:prstGeom>
                                        </pic:spPr>
                                      </pic:pic>
                                    </a:graphicData>
                                  </a:graphic>
                                </wp:inline>
                              </w:drawing>
                            </w:r>
                          </w:p>
                          <w:p w14:paraId="6E947434" w14:textId="77777777" w:rsidR="00F95194" w:rsidRDefault="00F95194" w:rsidP="00F95194"/>
                          <w:p w14:paraId="503AD385" w14:textId="77777777" w:rsidR="00F95194" w:rsidRDefault="00F95194" w:rsidP="00F95194"/>
                          <w:p w14:paraId="7BD16D0E" w14:textId="77777777" w:rsidR="00F95194" w:rsidRDefault="00F95194" w:rsidP="00F95194"/>
                          <w:p w14:paraId="2C51A6D3" w14:textId="77777777" w:rsidR="00F95194" w:rsidRDefault="00F95194" w:rsidP="00F95194"/>
                          <w:p w14:paraId="5379C67E" w14:textId="77777777" w:rsidR="00F95194" w:rsidRDefault="00F95194" w:rsidP="00F95194"/>
                        </w:txbxContent>
                      </v:textbox>
                      <w10:anchorlock/>
                    </v:shape>
                  </w:pict>
                </mc:Fallback>
              </mc:AlternateContent>
            </w:r>
          </w:p>
        </w:tc>
        <w:tc>
          <w:tcPr>
            <w:tcW w:w="231" w:type="dxa"/>
          </w:tcPr>
          <w:p w14:paraId="0A184C44" w14:textId="77777777" w:rsidR="00F95194" w:rsidRDefault="00F95194" w:rsidP="003C249B">
            <w:pPr>
              <w:rPr>
                <w:sz w:val="24"/>
              </w:rPr>
            </w:pPr>
          </w:p>
        </w:tc>
        <w:tc>
          <w:tcPr>
            <w:tcW w:w="3659" w:type="dxa"/>
            <w:shd w:val="clear" w:color="auto" w:fill="421D5D"/>
          </w:tcPr>
          <w:p w14:paraId="61328592" w14:textId="77777777" w:rsidR="00F95194" w:rsidRPr="00C412C9" w:rsidRDefault="00F95194" w:rsidP="003C249B">
            <w:pPr>
              <w:rPr>
                <w:sz w:val="24"/>
              </w:rPr>
            </w:pPr>
            <w:r>
              <w:rPr>
                <w:b/>
                <w:bCs/>
                <w:noProof/>
                <w:color w:val="CB400B" w:themeColor="text2" w:themeShade="BF"/>
              </w:rPr>
              <mc:AlternateContent>
                <mc:Choice Requires="wps">
                  <w:drawing>
                    <wp:anchor distT="0" distB="0" distL="114300" distR="114300" simplePos="0" relativeHeight="251663360" behindDoc="0" locked="0" layoutInCell="1" allowOverlap="1" wp14:anchorId="161E08D3" wp14:editId="6286947D">
                      <wp:simplePos x="0" y="0"/>
                      <wp:positionH relativeFrom="column">
                        <wp:posOffset>-2296</wp:posOffset>
                      </wp:positionH>
                      <wp:positionV relativeFrom="paragraph">
                        <wp:posOffset>684</wp:posOffset>
                      </wp:positionV>
                      <wp:extent cx="2004646" cy="7385538"/>
                      <wp:effectExtent l="0" t="0" r="15240" b="25400"/>
                      <wp:wrapNone/>
                      <wp:docPr id="91" name="Text Box 91"/>
                      <wp:cNvGraphicFramePr/>
                      <a:graphic xmlns:a="http://schemas.openxmlformats.org/drawingml/2006/main">
                        <a:graphicData uri="http://schemas.microsoft.com/office/word/2010/wordprocessingShape">
                          <wps:wsp>
                            <wps:cNvSpPr txBox="1"/>
                            <wps:spPr>
                              <a:xfrm>
                                <a:off x="0" y="0"/>
                                <a:ext cx="2004646" cy="7385538"/>
                              </a:xfrm>
                              <a:prstGeom prst="rect">
                                <a:avLst/>
                              </a:prstGeom>
                              <a:solidFill>
                                <a:schemeClr val="accent1"/>
                              </a:solidFill>
                              <a:ln w="6350">
                                <a:solidFill>
                                  <a:prstClr val="black"/>
                                </a:solidFill>
                              </a:ln>
                            </wps:spPr>
                            <wps:txbx>
                              <w:txbxContent>
                                <w:p w14:paraId="1C7A8C11" w14:textId="77777777" w:rsidR="00F95194" w:rsidRDefault="00F95194" w:rsidP="00F95194">
                                  <w:pPr>
                                    <w:pStyle w:val="Heading1"/>
                                    <w:spacing w:before="0"/>
                                  </w:pPr>
                                  <w:r>
                                    <w:t>Click to see larger versions:</w:t>
                                  </w:r>
                                </w:p>
                                <w:p w14:paraId="245C2492" w14:textId="77777777" w:rsidR="00F95194" w:rsidRDefault="00F95194" w:rsidP="00F95194"/>
                                <w:p w14:paraId="7DF3B7F2" w14:textId="0B4B0BE8" w:rsidR="00F95194" w:rsidRDefault="006E30C3" w:rsidP="00F95194">
                                  <w:r>
                                    <w:rPr>
                                      <w:noProof/>
                                    </w:rPr>
                                    <w:drawing>
                                      <wp:inline distT="0" distB="0" distL="0" distR="0" wp14:anchorId="59147A5A" wp14:editId="48DEAB41">
                                        <wp:extent cx="1814830" cy="2473325"/>
                                        <wp:effectExtent l="0" t="0" r="0" b="3175"/>
                                        <wp:docPr id="96" name="Picture 96" descr="Diagram, engineering drawing&#10;&#10;Description automatically generated">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Diagram, engineering drawing&#10;&#10;Description automatically generated">
                                                  <a:hlinkClick r:id="rId56"/>
                                                </pic:cNvPr>
                                                <pic:cNvPicPr/>
                                              </pic:nvPicPr>
                                              <pic:blipFill>
                                                <a:blip r:embed="rId57">
                                                  <a:extLst>
                                                    <a:ext uri="{28A0092B-C50C-407E-A947-70E740481C1C}">
                                                      <a14:useLocalDpi xmlns:a14="http://schemas.microsoft.com/office/drawing/2010/main" val="0"/>
                                                    </a:ext>
                                                  </a:extLst>
                                                </a:blip>
                                                <a:stretch>
                                                  <a:fillRect/>
                                                </a:stretch>
                                              </pic:blipFill>
                                              <pic:spPr>
                                                <a:xfrm>
                                                  <a:off x="0" y="0"/>
                                                  <a:ext cx="1814830" cy="2473325"/>
                                                </a:xfrm>
                                                <a:prstGeom prst="rect">
                                                  <a:avLst/>
                                                </a:prstGeom>
                                              </pic:spPr>
                                            </pic:pic>
                                          </a:graphicData>
                                        </a:graphic>
                                      </wp:inline>
                                    </w:drawing>
                                  </w:r>
                                </w:p>
                                <w:p w14:paraId="38D05CF5" w14:textId="621672E7" w:rsidR="00F95194" w:rsidRDefault="00AD1C0E" w:rsidP="00F95194">
                                  <w:r>
                                    <w:t>Proposed Site Plan</w:t>
                                  </w:r>
                                </w:p>
                                <w:p w14:paraId="2C8AE265" w14:textId="78AAC266" w:rsidR="00F95194" w:rsidRDefault="00C12E79" w:rsidP="00F95194">
                                  <w:r>
                                    <w:rPr>
                                      <w:noProof/>
                                    </w:rPr>
                                    <w:drawing>
                                      <wp:inline distT="0" distB="0" distL="0" distR="0" wp14:anchorId="49F0B818" wp14:editId="1C2D4119">
                                        <wp:extent cx="1814830" cy="1242695"/>
                                        <wp:effectExtent l="0" t="0" r="0" b="0"/>
                                        <wp:docPr id="71" name="Picture 71">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a:hlinkClick r:id="rId58"/>
                                                </pic:cNvPr>
                                                <pic:cNvPicPr/>
                                              </pic:nvPicPr>
                                              <pic:blipFill>
                                                <a:blip r:embed="rId59">
                                                  <a:extLst>
                                                    <a:ext uri="{28A0092B-C50C-407E-A947-70E740481C1C}">
                                                      <a14:useLocalDpi xmlns:a14="http://schemas.microsoft.com/office/drawing/2010/main" val="0"/>
                                                    </a:ext>
                                                  </a:extLst>
                                                </a:blip>
                                                <a:stretch>
                                                  <a:fillRect/>
                                                </a:stretch>
                                              </pic:blipFill>
                                              <pic:spPr>
                                                <a:xfrm>
                                                  <a:off x="0" y="0"/>
                                                  <a:ext cx="1814830" cy="1242695"/>
                                                </a:xfrm>
                                                <a:prstGeom prst="rect">
                                                  <a:avLst/>
                                                </a:prstGeom>
                                              </pic:spPr>
                                            </pic:pic>
                                          </a:graphicData>
                                        </a:graphic>
                                      </wp:inline>
                                    </w:drawing>
                                  </w:r>
                                </w:p>
                                <w:p w14:paraId="7004BAA3" w14:textId="7D12718F" w:rsidR="00C12E79" w:rsidRDefault="00C12E79" w:rsidP="00F95194">
                                  <w:r>
                                    <w:t>Wire Frame</w:t>
                                  </w:r>
                                </w:p>
                                <w:p w14:paraId="3A593B4F" w14:textId="70B46F93" w:rsidR="00C12E79" w:rsidRDefault="00C32E04" w:rsidP="00F95194">
                                  <w:r>
                                    <w:rPr>
                                      <w:noProof/>
                                    </w:rPr>
                                    <w:drawing>
                                      <wp:inline distT="0" distB="0" distL="0" distR="0" wp14:anchorId="55293BBC" wp14:editId="30718B21">
                                        <wp:extent cx="1814830" cy="900430"/>
                                        <wp:effectExtent l="0" t="0" r="0" b="0"/>
                                        <wp:docPr id="78" name="Picture 78" descr="Graphical user interface&#10;&#10;Description automatically generated">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10;&#10;Description automatically generated">
                                                  <a:hlinkClick r:id="rId60"/>
                                                </pic:cNvPr>
                                                <pic:cNvPicPr/>
                                              </pic:nvPicPr>
                                              <pic:blipFill>
                                                <a:blip r:embed="rId61">
                                                  <a:extLst>
                                                    <a:ext uri="{28A0092B-C50C-407E-A947-70E740481C1C}">
                                                      <a14:useLocalDpi xmlns:a14="http://schemas.microsoft.com/office/drawing/2010/main" val="0"/>
                                                    </a:ext>
                                                  </a:extLst>
                                                </a:blip>
                                                <a:stretch>
                                                  <a:fillRect/>
                                                </a:stretch>
                                              </pic:blipFill>
                                              <pic:spPr>
                                                <a:xfrm>
                                                  <a:off x="0" y="0"/>
                                                  <a:ext cx="1814830" cy="900430"/>
                                                </a:xfrm>
                                                <a:prstGeom prst="rect">
                                                  <a:avLst/>
                                                </a:prstGeom>
                                              </pic:spPr>
                                            </pic:pic>
                                          </a:graphicData>
                                        </a:graphic>
                                      </wp:inline>
                                    </w:drawing>
                                  </w:r>
                                </w:p>
                                <w:p w14:paraId="528FF180" w14:textId="1E091B4F" w:rsidR="00C12E79" w:rsidRDefault="00DC2C69" w:rsidP="00F95194">
                                  <w:r>
                                    <w:t>Perspective</w:t>
                                  </w:r>
                                  <w:r w:rsidR="008368FB">
                                    <w:t xml:space="preserve"> View</w:t>
                                  </w:r>
                                </w:p>
                                <w:p w14:paraId="208A1D80" w14:textId="77777777" w:rsidR="00C12E79" w:rsidRDefault="00C12E79" w:rsidP="00F951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1E08D3" id="Text Box 91" o:spid="_x0000_s1059" type="#_x0000_t202" style="position:absolute;margin-left:-.2pt;margin-top:.05pt;width:157.85pt;height:581.5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" fillcolor="#3f1d5a [3204]" strokeweight=".5pt">
                      <v:textbox>
                        <w:txbxContent>
                          <w:p w14:paraId="1C7A8C11" w14:textId="77777777" w:rsidR="00F95194" w:rsidRDefault="00F95194" w:rsidP="00F95194">
                            <w:pPr>
                              <w:pStyle w:val="Heading1"/>
                              <w:spacing w:before="0"/>
                            </w:pPr>
                            <w:r>
                              <w:t>Click to see larger versions:</w:t>
                            </w:r>
                          </w:p>
                          <w:p w14:paraId="245C2492" w14:textId="77777777" w:rsidR="00F95194" w:rsidRDefault="00F95194" w:rsidP="00F95194"/>
                          <w:p w14:paraId="7DF3B7F2" w14:textId="0B4B0BE8" w:rsidR="00F95194" w:rsidRDefault="006E30C3" w:rsidP="00F95194">
                            <w:r>
                              <w:rPr>
                                <w:noProof/>
                              </w:rPr>
                              <w:drawing>
                                <wp:inline distT="0" distB="0" distL="0" distR="0" wp14:anchorId="59147A5A" wp14:editId="48DEAB41">
                                  <wp:extent cx="1814830" cy="2473325"/>
                                  <wp:effectExtent l="0" t="0" r="0" b="3175"/>
                                  <wp:docPr id="96" name="Picture 96" descr="Diagram, engineering drawing&#10;&#10;Description automatically generated">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Diagram, engineering drawing&#10;&#10;Description automatically generated">
                                            <a:hlinkClick r:id="rId56"/>
                                          </pic:cNvPr>
                                          <pic:cNvPicPr/>
                                        </pic:nvPicPr>
                                        <pic:blipFill>
                                          <a:blip r:embed="rId57">
                                            <a:extLst>
                                              <a:ext uri="{28A0092B-C50C-407E-A947-70E740481C1C}">
                                                <a14:useLocalDpi xmlns:a14="http://schemas.microsoft.com/office/drawing/2010/main" val="0"/>
                                              </a:ext>
                                            </a:extLst>
                                          </a:blip>
                                          <a:stretch>
                                            <a:fillRect/>
                                          </a:stretch>
                                        </pic:blipFill>
                                        <pic:spPr>
                                          <a:xfrm>
                                            <a:off x="0" y="0"/>
                                            <a:ext cx="1814830" cy="2473325"/>
                                          </a:xfrm>
                                          <a:prstGeom prst="rect">
                                            <a:avLst/>
                                          </a:prstGeom>
                                        </pic:spPr>
                                      </pic:pic>
                                    </a:graphicData>
                                  </a:graphic>
                                </wp:inline>
                              </w:drawing>
                            </w:r>
                          </w:p>
                          <w:p w14:paraId="38D05CF5" w14:textId="621672E7" w:rsidR="00F95194" w:rsidRDefault="00AD1C0E" w:rsidP="00F95194">
                            <w:r>
                              <w:t>Proposed Site Plan</w:t>
                            </w:r>
                          </w:p>
                          <w:p w14:paraId="2C8AE265" w14:textId="78AAC266" w:rsidR="00F95194" w:rsidRDefault="00C12E79" w:rsidP="00F95194">
                            <w:r>
                              <w:rPr>
                                <w:noProof/>
                              </w:rPr>
                              <w:drawing>
                                <wp:inline distT="0" distB="0" distL="0" distR="0" wp14:anchorId="49F0B818" wp14:editId="1C2D4119">
                                  <wp:extent cx="1814830" cy="1242695"/>
                                  <wp:effectExtent l="0" t="0" r="0" b="0"/>
                                  <wp:docPr id="71" name="Picture 71">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a:hlinkClick r:id="rId58"/>
                                          </pic:cNvPr>
                                          <pic:cNvPicPr/>
                                        </pic:nvPicPr>
                                        <pic:blipFill>
                                          <a:blip r:embed="rId59">
                                            <a:extLst>
                                              <a:ext uri="{28A0092B-C50C-407E-A947-70E740481C1C}">
                                                <a14:useLocalDpi xmlns:a14="http://schemas.microsoft.com/office/drawing/2010/main" val="0"/>
                                              </a:ext>
                                            </a:extLst>
                                          </a:blip>
                                          <a:stretch>
                                            <a:fillRect/>
                                          </a:stretch>
                                        </pic:blipFill>
                                        <pic:spPr>
                                          <a:xfrm>
                                            <a:off x="0" y="0"/>
                                            <a:ext cx="1814830" cy="1242695"/>
                                          </a:xfrm>
                                          <a:prstGeom prst="rect">
                                            <a:avLst/>
                                          </a:prstGeom>
                                        </pic:spPr>
                                      </pic:pic>
                                    </a:graphicData>
                                  </a:graphic>
                                </wp:inline>
                              </w:drawing>
                            </w:r>
                          </w:p>
                          <w:p w14:paraId="7004BAA3" w14:textId="7D12718F" w:rsidR="00C12E79" w:rsidRDefault="00C12E79" w:rsidP="00F95194">
                            <w:r>
                              <w:t>Wire Frame</w:t>
                            </w:r>
                          </w:p>
                          <w:p w14:paraId="3A593B4F" w14:textId="70B46F93" w:rsidR="00C12E79" w:rsidRDefault="00C32E04" w:rsidP="00F95194">
                            <w:r>
                              <w:rPr>
                                <w:noProof/>
                              </w:rPr>
                              <w:drawing>
                                <wp:inline distT="0" distB="0" distL="0" distR="0" wp14:anchorId="55293BBC" wp14:editId="30718B21">
                                  <wp:extent cx="1814830" cy="900430"/>
                                  <wp:effectExtent l="0" t="0" r="0" b="0"/>
                                  <wp:docPr id="78" name="Picture 78" descr="Graphical user interface&#10;&#10;Description automatically generated">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10;&#10;Description automatically generated">
                                            <a:hlinkClick r:id="rId60"/>
                                          </pic:cNvPr>
                                          <pic:cNvPicPr/>
                                        </pic:nvPicPr>
                                        <pic:blipFill>
                                          <a:blip r:embed="rId61">
                                            <a:extLst>
                                              <a:ext uri="{28A0092B-C50C-407E-A947-70E740481C1C}">
                                                <a14:useLocalDpi xmlns:a14="http://schemas.microsoft.com/office/drawing/2010/main" val="0"/>
                                              </a:ext>
                                            </a:extLst>
                                          </a:blip>
                                          <a:stretch>
                                            <a:fillRect/>
                                          </a:stretch>
                                        </pic:blipFill>
                                        <pic:spPr>
                                          <a:xfrm>
                                            <a:off x="0" y="0"/>
                                            <a:ext cx="1814830" cy="900430"/>
                                          </a:xfrm>
                                          <a:prstGeom prst="rect">
                                            <a:avLst/>
                                          </a:prstGeom>
                                        </pic:spPr>
                                      </pic:pic>
                                    </a:graphicData>
                                  </a:graphic>
                                </wp:inline>
                              </w:drawing>
                            </w:r>
                          </w:p>
                          <w:p w14:paraId="528FF180" w14:textId="1E091B4F" w:rsidR="00C12E79" w:rsidRDefault="00DC2C69" w:rsidP="00F95194">
                            <w:r>
                              <w:t>Perspective</w:t>
                            </w:r>
                            <w:r w:rsidR="008368FB">
                              <w:t xml:space="preserve"> View</w:t>
                            </w:r>
                          </w:p>
                          <w:p w14:paraId="208A1D80" w14:textId="77777777" w:rsidR="00C12E79" w:rsidRDefault="00C12E79" w:rsidP="00F95194"/>
                        </w:txbxContent>
                      </v:textbox>
                    </v:shape>
                  </w:pict>
                </mc:Fallback>
              </mc:AlternateContent>
            </w:r>
          </w:p>
        </w:tc>
      </w:tr>
    </w:tbl>
    <w:p w14:paraId="433B9AB6" w14:textId="60AB21C4" w:rsidR="00F95194" w:rsidRDefault="00F95194">
      <w:pPr>
        <w:spacing w:after="200" w:line="276" w:lineRule="auto"/>
        <w:rPr>
          <w:sz w:val="24"/>
        </w:rPr>
      </w:pPr>
      <w:r>
        <w:rPr>
          <w:sz w:val="24"/>
        </w:rPr>
        <w:br w:type="page"/>
      </w:r>
    </w:p>
    <w:p w14:paraId="203B3A64" w14:textId="77777777" w:rsidR="008B2E43" w:rsidRDefault="008B2E43">
      <w:pPr>
        <w:spacing w:after="200" w:line="276" w:lineRule="auto"/>
        <w:rPr>
          <w:sz w:val="24"/>
        </w:rPr>
      </w:pPr>
    </w:p>
    <w:tbl>
      <w:tblPr>
        <w:tblStyle w:val="TableGrid"/>
        <w:tblW w:w="11568" w:type="dxa"/>
        <w:tblInd w:w="-634" w:type="dxa"/>
        <w:tblLook w:val="04A0" w:firstRow="1" w:lastRow="0" w:firstColumn="1" w:lastColumn="0" w:noHBand="0" w:noVBand="1"/>
        <w:tblDescription w:val="Layout table"/>
      </w:tblPr>
      <w:tblGrid>
        <w:gridCol w:w="10626"/>
        <w:gridCol w:w="942"/>
      </w:tblGrid>
      <w:tr w:rsidR="00F54EEB" w14:paraId="0F362D38" w14:textId="77777777" w:rsidTr="00F54EEB">
        <w:trPr>
          <w:trHeight w:val="10397"/>
        </w:trPr>
        <w:tc>
          <w:tcPr>
            <w:tcW w:w="10552" w:type="dxa"/>
          </w:tcPr>
          <w:p w14:paraId="56DA683E" w14:textId="77777777" w:rsidR="00F54EEB" w:rsidRDefault="00F54EEB" w:rsidP="00A96F1C">
            <w:pPr>
              <w:rPr>
                <w:sz w:val="24"/>
              </w:rPr>
            </w:pPr>
          </w:p>
          <w:p w14:paraId="13DDFC8D" w14:textId="77777777" w:rsidR="00F54EEB" w:rsidRDefault="00F54EEB" w:rsidP="00A96F1C">
            <w:pPr>
              <w:rPr>
                <w:sz w:val="24"/>
              </w:rPr>
            </w:pPr>
            <w:r>
              <w:rPr>
                <w:noProof/>
              </w:rPr>
              <mc:AlternateContent>
                <mc:Choice Requires="wps">
                  <w:drawing>
                    <wp:inline distT="0" distB="0" distL="0" distR="0" wp14:anchorId="2C716954" wp14:editId="76018017">
                      <wp:extent cx="6610350" cy="7010400"/>
                      <wp:effectExtent l="0" t="0" r="0" b="0"/>
                      <wp:docPr id="38" name="Text Box 38" descr="Text box to enter content"/>
                      <wp:cNvGraphicFramePr/>
                      <a:graphic xmlns:a="http://schemas.openxmlformats.org/drawingml/2006/main">
                        <a:graphicData uri="http://schemas.microsoft.com/office/word/2010/wordprocessingShape">
                          <wps:wsp>
                            <wps:cNvSpPr txBox="1"/>
                            <wps:spPr>
                              <a:xfrm>
                                <a:off x="0" y="0"/>
                                <a:ext cx="6610350"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653030C" w14:textId="37F6CECE" w:rsidR="00F54EEB" w:rsidRDefault="00F54EEB" w:rsidP="008B2E43">
                                  <w:pPr>
                                    <w:pStyle w:val="Heading2"/>
                                    <w:spacing w:after="240"/>
                                  </w:pPr>
                                  <w:r>
                                    <w:t>Evaluation of design and construction proposals</w:t>
                                  </w:r>
                                </w:p>
                                <w:p w14:paraId="4675A7EF" w14:textId="77777777" w:rsidR="00F54EEB" w:rsidRDefault="00F54EEB" w:rsidP="008B2E43">
                                  <w:r>
                                    <w:t xml:space="preserve">Review of </w:t>
                                  </w:r>
                                </w:p>
                                <w:p w14:paraId="7ABE6351" w14:textId="754ACCF7" w:rsidR="00F54EEB" w:rsidRDefault="00F54EEB" w:rsidP="00F54EEB">
                                  <w:pPr>
                                    <w:pStyle w:val="ListParagraph"/>
                                    <w:numPr>
                                      <w:ilvl w:val="0"/>
                                      <w:numId w:val="15"/>
                                    </w:numPr>
                                  </w:pPr>
                                  <w:r>
                                    <w:t xml:space="preserve">The building design, </w:t>
                                  </w:r>
                                </w:p>
                                <w:p w14:paraId="7A0E4407" w14:textId="6BAB566F" w:rsidR="00F54EEB" w:rsidRDefault="00F54EEB" w:rsidP="00F54EEB">
                                  <w:pPr>
                                    <w:pStyle w:val="ListParagraph"/>
                                    <w:numPr>
                                      <w:ilvl w:val="0"/>
                                      <w:numId w:val="15"/>
                                    </w:numPr>
                                  </w:pPr>
                                  <w:r>
                                    <w:t xml:space="preserve">Proposed construction methods, </w:t>
                                  </w:r>
                                </w:p>
                                <w:p w14:paraId="55BFAE6D" w14:textId="0D4E88DC" w:rsidR="00F54EEB" w:rsidRDefault="00F54EEB" w:rsidP="00F54EEB">
                                  <w:pPr>
                                    <w:pStyle w:val="ListParagraph"/>
                                    <w:numPr>
                                      <w:ilvl w:val="0"/>
                                      <w:numId w:val="15"/>
                                    </w:numPr>
                                  </w:pPr>
                                  <w:r>
                                    <w:t>Sustainability measures</w:t>
                                  </w:r>
                                </w:p>
                                <w:p w14:paraId="39A89051" w14:textId="2745A04E" w:rsidR="00F54EEB" w:rsidRDefault="00F54EEB" w:rsidP="00F54EEB">
                                  <w:pPr>
                                    <w:pStyle w:val="ListParagraph"/>
                                    <w:numPr>
                                      <w:ilvl w:val="0"/>
                                      <w:numId w:val="15"/>
                                    </w:numPr>
                                  </w:pPr>
                                  <w:r>
                                    <w:t xml:space="preserve">Site layout. </w:t>
                                  </w:r>
                                </w:p>
                                <w:p w14:paraId="0E58BF7C" w14:textId="77777777" w:rsidR="00F54EEB" w:rsidRDefault="00F54EEB" w:rsidP="008B2E43">
                                  <w:pPr>
                                    <w:spacing w:after="240"/>
                                  </w:pPr>
                                </w:p>
                                <w:p w14:paraId="12B54CAB" w14:textId="31FE92F6" w:rsidR="00F54EEB" w:rsidRPr="008F7FF1" w:rsidRDefault="00F54EEB" w:rsidP="008B2E43">
                                  <w:pPr>
                                    <w:spacing w:after="240"/>
                                    <w:rPr>
                                      <w:b/>
                                      <w:bCs/>
                                      <w:color w:val="CB400B" w:themeColor="text2" w:themeShade="BF"/>
                                    </w:rPr>
                                  </w:pPr>
                                  <w:r>
                                    <w:rPr>
                                      <w:b/>
                                      <w:bCs/>
                                      <w:color w:val="CB400B" w:themeColor="text2" w:themeShade="BF"/>
                                    </w:rPr>
                                    <w:t>Building requirements (primary and secondary)</w:t>
                                  </w:r>
                                </w:p>
                                <w:p w14:paraId="01EA591A" w14:textId="77777777" w:rsidR="00F54EEB" w:rsidRDefault="00F54EEB" w:rsidP="008B2E43">
                                  <w:pPr>
                                    <w:spacing w:after="240"/>
                                  </w:pPr>
                                  <w:r>
                                    <w:t>The primary requirements of the design brief have been achieved in that the proposed building provides the level and type of accommodation required for the GPs and nurses. The treatment rooms are based on standardised 16 m</w:t>
                                  </w:r>
                                  <w:r w:rsidRPr="00E014F6">
                                    <w:rPr>
                                      <w:vertAlign w:val="superscript"/>
                                    </w:rPr>
                                    <w:t>2</w:t>
                                  </w:r>
                                  <w:r>
                                    <w:t xml:space="preserve"> layouts to provide space for consultations, IT facilities and treatment. The rooms are flexible in that adjacent rooms cand be combined by removal of partitions to provide larger rooms if required. The solid sound proofing partitions could be replaced with lighter weight removable screens if this </w:t>
                                  </w:r>
                                  <w:proofErr w:type="gramStart"/>
                                  <w:r>
                                    <w:t>was</w:t>
                                  </w:r>
                                  <w:proofErr w:type="gramEnd"/>
                                  <w:r>
                                    <w:t xml:space="preserve"> thought to be helpful.</w:t>
                                  </w:r>
                                </w:p>
                                <w:p w14:paraId="504AFC69" w14:textId="3F691C6B" w:rsidR="00F54EEB" w:rsidRDefault="00F54EEB" w:rsidP="008B2E43">
                                  <w:pPr>
                                    <w:spacing w:after="240"/>
                                  </w:pPr>
                                  <w:r>
                                    <w:t>The secondary requirements in terms of providing a welcoming entrance and relaxing waiting area for patients has been achieved in the utilisation of the existing house with large bay window to the front and extended glazed opening that allows access to the rear courtyard to create a light and airy space that could be further enhanced by the selection of colourful and comfortable furnishings. The main entrance is given due emphasis by the addition of a modern glazed canopy.</w:t>
                                  </w:r>
                                </w:p>
                                <w:p w14:paraId="3E73FFCD" w14:textId="08324465" w:rsidR="00F54EEB" w:rsidRDefault="00F54EEB" w:rsidP="008B2E43">
                                  <w:pPr>
                                    <w:spacing w:after="240"/>
                                  </w:pPr>
                                  <w:r>
                                    <w:t>The secondary requirements in terms of providing a suitable and safe working environment for support staff has also been achieved in the utilisation of the existing house, with an accessible reception area at ground floor allowing supervision of patients, movements, and with  secure office, restroom and kitchen facilities on the first floor, complete with passenger lift access to enable employment of staff with disabilities and with opportunities to provide escape stairs to the parking area from the restroom, and / or emergency exit from the lift lobby on the ground floor.</w:t>
                                  </w:r>
                                </w:p>
                                <w:p w14:paraId="49FCD2A6" w14:textId="77777777" w:rsidR="00F54EEB" w:rsidRDefault="00F54EEB" w:rsidP="008B2E43"/>
                                <w:p w14:paraId="032A189A" w14:textId="77777777" w:rsidR="00F54EEB" w:rsidRDefault="00F54EEB" w:rsidP="008B2E43"/>
                                <w:p w14:paraId="00FE8DD0" w14:textId="77777777" w:rsidR="00F54EEB" w:rsidRDefault="00F54EEB" w:rsidP="008B2E43"/>
                                <w:p w14:paraId="40930B14" w14:textId="77777777" w:rsidR="00F54EEB" w:rsidRDefault="00F54EEB" w:rsidP="008B2E43"/>
                                <w:p w14:paraId="641CD6AC" w14:textId="77777777" w:rsidR="00F54EEB" w:rsidRDefault="00F54EEB" w:rsidP="008B2E43"/>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2C716954" id="Text Box 38" o:spid="_x0000_s1060" type="#_x0000_t202" alt="Text box to enter content" style="width:520.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" filled="f" stroked="f">
                      <v:textbox inset=",23.04pt">
                        <w:txbxContent>
                          <w:p w14:paraId="0653030C" w14:textId="37F6CECE" w:rsidR="00F54EEB" w:rsidRDefault="00F54EEB" w:rsidP="008B2E43">
                            <w:pPr>
                              <w:pStyle w:val="Heading2"/>
                              <w:spacing w:after="240"/>
                            </w:pPr>
                            <w:r>
                              <w:t>Evaluation of design and construction proposals</w:t>
                            </w:r>
                          </w:p>
                          <w:p w14:paraId="4675A7EF" w14:textId="77777777" w:rsidR="00F54EEB" w:rsidRDefault="00F54EEB" w:rsidP="008B2E43">
                            <w:r>
                              <w:t xml:space="preserve">Review of </w:t>
                            </w:r>
                          </w:p>
                          <w:p w14:paraId="7ABE6351" w14:textId="754ACCF7" w:rsidR="00F54EEB" w:rsidRDefault="00F54EEB" w:rsidP="00F54EEB">
                            <w:pPr>
                              <w:pStyle w:val="ListParagraph"/>
                              <w:numPr>
                                <w:ilvl w:val="0"/>
                                <w:numId w:val="15"/>
                              </w:numPr>
                            </w:pPr>
                            <w:r>
                              <w:t xml:space="preserve">The building design, </w:t>
                            </w:r>
                          </w:p>
                          <w:p w14:paraId="7A0E4407" w14:textId="6BAB566F" w:rsidR="00F54EEB" w:rsidRDefault="00F54EEB" w:rsidP="00F54EEB">
                            <w:pPr>
                              <w:pStyle w:val="ListParagraph"/>
                              <w:numPr>
                                <w:ilvl w:val="0"/>
                                <w:numId w:val="15"/>
                              </w:numPr>
                            </w:pPr>
                            <w:r>
                              <w:t xml:space="preserve">Proposed construction methods, </w:t>
                            </w:r>
                          </w:p>
                          <w:p w14:paraId="55BFAE6D" w14:textId="0D4E88DC" w:rsidR="00F54EEB" w:rsidRDefault="00F54EEB" w:rsidP="00F54EEB">
                            <w:pPr>
                              <w:pStyle w:val="ListParagraph"/>
                              <w:numPr>
                                <w:ilvl w:val="0"/>
                                <w:numId w:val="15"/>
                              </w:numPr>
                            </w:pPr>
                            <w:r>
                              <w:t>Sustainability measures</w:t>
                            </w:r>
                          </w:p>
                          <w:p w14:paraId="39A89051" w14:textId="2745A04E" w:rsidR="00F54EEB" w:rsidRDefault="00F54EEB" w:rsidP="00F54EEB">
                            <w:pPr>
                              <w:pStyle w:val="ListParagraph"/>
                              <w:numPr>
                                <w:ilvl w:val="0"/>
                                <w:numId w:val="15"/>
                              </w:numPr>
                            </w:pPr>
                            <w:r>
                              <w:t xml:space="preserve">Site layout. </w:t>
                            </w:r>
                          </w:p>
                          <w:p w14:paraId="0E58BF7C" w14:textId="77777777" w:rsidR="00F54EEB" w:rsidRDefault="00F54EEB" w:rsidP="008B2E43">
                            <w:pPr>
                              <w:spacing w:after="240"/>
                            </w:pPr>
                          </w:p>
                          <w:p w14:paraId="12B54CAB" w14:textId="31FE92F6" w:rsidR="00F54EEB" w:rsidRPr="008F7FF1" w:rsidRDefault="00F54EEB" w:rsidP="008B2E43">
                            <w:pPr>
                              <w:spacing w:after="240"/>
                              <w:rPr>
                                <w:b/>
                                <w:bCs/>
                                <w:color w:val="CB400B" w:themeColor="text2" w:themeShade="BF"/>
                              </w:rPr>
                            </w:pPr>
                            <w:r>
                              <w:rPr>
                                <w:b/>
                                <w:bCs/>
                                <w:color w:val="CB400B" w:themeColor="text2" w:themeShade="BF"/>
                              </w:rPr>
                              <w:t>Building requirements (primary and secondary)</w:t>
                            </w:r>
                          </w:p>
                          <w:p w14:paraId="01EA591A" w14:textId="77777777" w:rsidR="00F54EEB" w:rsidRDefault="00F54EEB" w:rsidP="008B2E43">
                            <w:pPr>
                              <w:spacing w:after="240"/>
                            </w:pPr>
                            <w:r>
                              <w:t>The primary requirements of the design brief have been achieved in that the proposed building provides the level and type of accommodation required for the GPs and nurses. The treatment rooms are based on standardised 16 m</w:t>
                            </w:r>
                            <w:r w:rsidRPr="00E014F6">
                              <w:rPr>
                                <w:vertAlign w:val="superscript"/>
                              </w:rPr>
                              <w:t>2</w:t>
                            </w:r>
                            <w:r>
                              <w:t xml:space="preserve"> layouts to provide space for consultations, IT facilities and treatment. The rooms are flexible in that adjacent rooms cand be combined by removal of partitions to provide larger rooms if required. The solid sound proofing partitions could be replaced with lighter weight removable screens if this </w:t>
                            </w:r>
                            <w:proofErr w:type="gramStart"/>
                            <w:r>
                              <w:t>was</w:t>
                            </w:r>
                            <w:proofErr w:type="gramEnd"/>
                            <w:r>
                              <w:t xml:space="preserve"> thought to be helpful.</w:t>
                            </w:r>
                          </w:p>
                          <w:p w14:paraId="504AFC69" w14:textId="3F691C6B" w:rsidR="00F54EEB" w:rsidRDefault="00F54EEB" w:rsidP="008B2E43">
                            <w:pPr>
                              <w:spacing w:after="240"/>
                            </w:pPr>
                            <w:r>
                              <w:t>The secondary requirements in terms of providing a welcoming entrance and relaxing waiting area for patients has been achieved in the utilisation of the existing house with large bay window to the front and extended glazed opening that allows access to the rear courtyard to create a light and airy space that could be further enhanced by the selection of colourful and comfortable furnishings. The main entrance is given due emphasis by the addition of a modern glazed canopy.</w:t>
                            </w:r>
                          </w:p>
                          <w:p w14:paraId="3E73FFCD" w14:textId="08324465" w:rsidR="00F54EEB" w:rsidRDefault="00F54EEB" w:rsidP="008B2E43">
                            <w:pPr>
                              <w:spacing w:after="240"/>
                            </w:pPr>
                            <w:r>
                              <w:t>The secondary requirements in terms of providing a suitable and safe working environment for support staff has also been achieved in the utilisation of the existing house, with an accessible reception area at ground floor allowing supervision of patients, movements, and with  secure office, restroom and kitchen facilities on the first floor, complete with passenger lift access to enable employment of staff with disabilities and with opportunities to provide escape stairs to the parking area from the restroom, and / or emergency exit from the lift lobby on the ground floor.</w:t>
                            </w:r>
                          </w:p>
                          <w:p w14:paraId="49FCD2A6" w14:textId="77777777" w:rsidR="00F54EEB" w:rsidRDefault="00F54EEB" w:rsidP="008B2E43"/>
                          <w:p w14:paraId="032A189A" w14:textId="77777777" w:rsidR="00F54EEB" w:rsidRDefault="00F54EEB" w:rsidP="008B2E43"/>
                          <w:p w14:paraId="00FE8DD0" w14:textId="77777777" w:rsidR="00F54EEB" w:rsidRDefault="00F54EEB" w:rsidP="008B2E43"/>
                          <w:p w14:paraId="40930B14" w14:textId="77777777" w:rsidR="00F54EEB" w:rsidRDefault="00F54EEB" w:rsidP="008B2E43"/>
                          <w:p w14:paraId="641CD6AC" w14:textId="77777777" w:rsidR="00F54EEB" w:rsidRDefault="00F54EEB" w:rsidP="008B2E43"/>
                        </w:txbxContent>
                      </v:textbox>
                      <w10:anchorlock/>
                    </v:shape>
                  </w:pict>
                </mc:Fallback>
              </mc:AlternateContent>
            </w:r>
          </w:p>
        </w:tc>
        <w:tc>
          <w:tcPr>
            <w:tcW w:w="1016" w:type="dxa"/>
            <w:shd w:val="clear" w:color="auto" w:fill="421D5D"/>
          </w:tcPr>
          <w:p w14:paraId="7C602346" w14:textId="18E099F7" w:rsidR="00F54EEB" w:rsidRPr="00C412C9" w:rsidRDefault="00F54EEB" w:rsidP="00A96F1C">
            <w:pPr>
              <w:rPr>
                <w:sz w:val="24"/>
              </w:rPr>
            </w:pPr>
          </w:p>
        </w:tc>
      </w:tr>
    </w:tbl>
    <w:p w14:paraId="58709985" w14:textId="23E7F2BD" w:rsidR="00655BD8" w:rsidRDefault="00655BD8" w:rsidP="008B2E43">
      <w:pPr>
        <w:rPr>
          <w:sz w:val="24"/>
        </w:rPr>
      </w:pPr>
    </w:p>
    <w:p w14:paraId="14580F4F" w14:textId="1242F2FE" w:rsidR="00655BD8" w:rsidRDefault="00655BD8">
      <w:pPr>
        <w:spacing w:after="200" w:line="276" w:lineRule="auto"/>
        <w:rPr>
          <w:sz w:val="24"/>
        </w:rPr>
      </w:pPr>
    </w:p>
    <w:tbl>
      <w:tblPr>
        <w:tblStyle w:val="TableGrid"/>
        <w:tblW w:w="11515" w:type="dxa"/>
        <w:tblInd w:w="-634" w:type="dxa"/>
        <w:tblLook w:val="04A0" w:firstRow="1" w:lastRow="0" w:firstColumn="1" w:lastColumn="0" w:noHBand="0" w:noVBand="1"/>
        <w:tblDescription w:val="Layout table"/>
      </w:tblPr>
      <w:tblGrid>
        <w:gridCol w:w="10694"/>
        <w:gridCol w:w="821"/>
      </w:tblGrid>
      <w:tr w:rsidR="00F54EEB" w14:paraId="00C96F4C" w14:textId="77777777" w:rsidTr="00F54EEB">
        <w:trPr>
          <w:trHeight w:val="10397"/>
        </w:trPr>
        <w:tc>
          <w:tcPr>
            <w:tcW w:w="10694" w:type="dxa"/>
          </w:tcPr>
          <w:p w14:paraId="2E499804" w14:textId="77777777" w:rsidR="00F54EEB" w:rsidRDefault="00F54EEB" w:rsidP="00A96F1C">
            <w:pPr>
              <w:rPr>
                <w:sz w:val="24"/>
              </w:rPr>
            </w:pPr>
          </w:p>
          <w:p w14:paraId="5859A692" w14:textId="77777777" w:rsidR="00F54EEB" w:rsidRDefault="00F54EEB" w:rsidP="00A96F1C">
            <w:pPr>
              <w:rPr>
                <w:sz w:val="24"/>
              </w:rPr>
            </w:pPr>
            <w:r>
              <w:rPr>
                <w:noProof/>
              </w:rPr>
              <mc:AlternateContent>
                <mc:Choice Requires="wps">
                  <w:drawing>
                    <wp:inline distT="0" distB="0" distL="0" distR="0" wp14:anchorId="4ABF6AAD" wp14:editId="2B301B3D">
                      <wp:extent cx="6356350" cy="7010400"/>
                      <wp:effectExtent l="0" t="0" r="0" b="0"/>
                      <wp:docPr id="63" name="Text Box 63" descr="Text box to enter content"/>
                      <wp:cNvGraphicFramePr/>
                      <a:graphic xmlns:a="http://schemas.openxmlformats.org/drawingml/2006/main">
                        <a:graphicData uri="http://schemas.microsoft.com/office/word/2010/wordprocessingShape">
                          <wps:wsp>
                            <wps:cNvSpPr txBox="1"/>
                            <wps:spPr>
                              <a:xfrm>
                                <a:off x="0" y="0"/>
                                <a:ext cx="6356350"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EFB9048" w14:textId="77F0BFF0" w:rsidR="00F54EEB" w:rsidRDefault="00F54EEB" w:rsidP="00655BD8">
                                  <w:pPr>
                                    <w:pStyle w:val="Heading2"/>
                                    <w:spacing w:after="240"/>
                                  </w:pPr>
                                  <w:r>
                                    <w:t xml:space="preserve">Evaluation of design and construction proposals </w:t>
                                  </w:r>
                                  <w:r w:rsidRPr="00655BD8">
                                    <w:rPr>
                                      <w:sz w:val="20"/>
                                      <w:szCs w:val="20"/>
                                    </w:rPr>
                                    <w:t>(cont.)</w:t>
                                  </w:r>
                                </w:p>
                                <w:p w14:paraId="7B159E54" w14:textId="77777777" w:rsidR="00F54EEB" w:rsidRDefault="00F54EEB" w:rsidP="00655BD8">
                                  <w:pPr>
                                    <w:spacing w:after="240"/>
                                    <w:rPr>
                                      <w:b/>
                                      <w:bCs/>
                                      <w:color w:val="CB400B" w:themeColor="text2" w:themeShade="BF"/>
                                    </w:rPr>
                                  </w:pPr>
                                </w:p>
                                <w:p w14:paraId="3389C25E" w14:textId="45F24A35" w:rsidR="00F54EEB" w:rsidRPr="008F7FF1" w:rsidRDefault="00F54EEB" w:rsidP="00655BD8">
                                  <w:pPr>
                                    <w:spacing w:after="240"/>
                                    <w:rPr>
                                      <w:b/>
                                      <w:bCs/>
                                      <w:color w:val="CB400B" w:themeColor="text2" w:themeShade="BF"/>
                                    </w:rPr>
                                  </w:pPr>
                                  <w:r>
                                    <w:rPr>
                                      <w:b/>
                                      <w:bCs/>
                                      <w:color w:val="CB400B" w:themeColor="text2" w:themeShade="BF"/>
                                    </w:rPr>
                                    <w:t>Conservation of the existing building</w:t>
                                  </w:r>
                                </w:p>
                                <w:p w14:paraId="46F26066" w14:textId="459FC9C9" w:rsidR="00F54EEB" w:rsidRDefault="00F54EEB" w:rsidP="00655BD8">
                                  <w:pPr>
                                    <w:spacing w:after="240"/>
                                  </w:pPr>
                                  <w:r>
                                    <w:t>The design acknowledges the importance of the existing house, placing it centrally both in terms of functionality and aesthetics. Several features of the house have been replicated in the extension and materials are to be specified to match. The same system is to be used for the replacement windows in the existing as for the new build and proportions of the openings are similar.</w:t>
                                  </w:r>
                                </w:p>
                                <w:p w14:paraId="1E0D0E58" w14:textId="65D16443" w:rsidR="00F54EEB" w:rsidRDefault="00F54EEB" w:rsidP="00655BD8">
                                  <w:pPr>
                                    <w:spacing w:after="240"/>
                                  </w:pPr>
                                  <w:r>
                                    <w:t xml:space="preserve">The existing chimneys, which are a notable feature of the existing deign are to be repaired, </w:t>
                                  </w:r>
                                  <w:proofErr w:type="gramStart"/>
                                  <w:r>
                                    <w:t>retained</w:t>
                                  </w:r>
                                  <w:proofErr w:type="gramEnd"/>
                                  <w:r>
                                    <w:t xml:space="preserve"> and re-used to provide flues for feature heating appliances and for vertical circulation of services.</w:t>
                                  </w:r>
                                </w:p>
                                <w:p w14:paraId="2D003A81" w14:textId="4F25CBBC" w:rsidR="00F54EEB" w:rsidRDefault="00F54EEB" w:rsidP="00655BD8">
                                  <w:pPr>
                                    <w:spacing w:after="240"/>
                                  </w:pPr>
                                  <w:r>
                                    <w:t>The stonework is to be repaired and cleaned and the existing slates are to be salvaged and reversed for re-use to complete at least 50% of the pitches. Lead flashings are to be salvaged and replaced with new, installed to traditional details.</w:t>
                                  </w:r>
                                </w:p>
                                <w:p w14:paraId="45C8DDD0" w14:textId="77777777" w:rsidR="00F54EEB" w:rsidRDefault="00F54EEB" w:rsidP="00655BD8">
                                  <w:pPr>
                                    <w:spacing w:after="240"/>
                                    <w:rPr>
                                      <w:b/>
                                      <w:bCs/>
                                      <w:color w:val="CB400B" w:themeColor="text2" w:themeShade="BF"/>
                                    </w:rPr>
                                  </w:pPr>
                                </w:p>
                                <w:p w14:paraId="5B68F122" w14:textId="6F91C1E8" w:rsidR="00F54EEB" w:rsidRPr="008F7FF1" w:rsidRDefault="00F54EEB" w:rsidP="00655BD8">
                                  <w:pPr>
                                    <w:spacing w:after="240"/>
                                    <w:rPr>
                                      <w:b/>
                                      <w:bCs/>
                                      <w:color w:val="CB400B" w:themeColor="text2" w:themeShade="BF"/>
                                    </w:rPr>
                                  </w:pPr>
                                  <w:r>
                                    <w:rPr>
                                      <w:b/>
                                      <w:bCs/>
                                      <w:color w:val="CB400B" w:themeColor="text2" w:themeShade="BF"/>
                                    </w:rPr>
                                    <w:t>Substructures and superstructures</w:t>
                                  </w:r>
                                </w:p>
                                <w:p w14:paraId="63F79B83" w14:textId="55E3BBE9" w:rsidR="00F54EEB" w:rsidRDefault="00F54EEB" w:rsidP="00655BD8">
                                  <w:pPr>
                                    <w:spacing w:after="240"/>
                                  </w:pPr>
                                  <w:r>
                                    <w:t>The existing house shows no signs of subsidence and therefore underpinning or similar repairs to the original substructures are not anticipated, although the existing suspended timber ground floor is to be removed and replaced with new concrete slabs, which are to be ground bearing where fill depths allow.</w:t>
                                  </w:r>
                                </w:p>
                                <w:p w14:paraId="1CACB103" w14:textId="2B7B23C0" w:rsidR="00F54EEB" w:rsidRDefault="00F54EEB" w:rsidP="00655BD8">
                                  <w:pPr>
                                    <w:spacing w:after="240"/>
                                  </w:pPr>
                                  <w:r>
                                    <w:t xml:space="preserve">The foundations and floor slab of the extension are to be constructed at similar depths to limit differential settlement, </w:t>
                                  </w:r>
                                  <w:r w:rsidR="00972469">
                                    <w:t>and</w:t>
                                  </w:r>
                                  <w:r>
                                    <w:t xml:space="preserve"> to take account of possible effects of frost heave in the clay sub soil.</w:t>
                                  </w:r>
                                </w:p>
                                <w:p w14:paraId="403A49B1" w14:textId="77777777" w:rsidR="00F54EEB" w:rsidRDefault="00F54EEB" w:rsidP="00655BD8"/>
                                <w:p w14:paraId="1729DD33" w14:textId="77777777" w:rsidR="00F54EEB" w:rsidRDefault="00F54EEB" w:rsidP="00655BD8"/>
                                <w:p w14:paraId="3C17B576" w14:textId="77777777" w:rsidR="00F54EEB" w:rsidRDefault="00F54EEB" w:rsidP="00655BD8"/>
                                <w:p w14:paraId="749931BA" w14:textId="77777777" w:rsidR="00F54EEB" w:rsidRDefault="00F54EEB" w:rsidP="00655BD8"/>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4ABF6AAD" id="Text Box 63" o:spid="_x0000_s1061" type="#_x0000_t202" alt="Text box to enter content" style="width:500.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" filled="f" stroked="f">
                      <v:textbox inset=",23.04pt">
                        <w:txbxContent>
                          <w:p w14:paraId="2EFB9048" w14:textId="77F0BFF0" w:rsidR="00F54EEB" w:rsidRDefault="00F54EEB" w:rsidP="00655BD8">
                            <w:pPr>
                              <w:pStyle w:val="Heading2"/>
                              <w:spacing w:after="240"/>
                            </w:pPr>
                            <w:r>
                              <w:t xml:space="preserve">Evaluation of design and construction proposals </w:t>
                            </w:r>
                            <w:r w:rsidRPr="00655BD8">
                              <w:rPr>
                                <w:sz w:val="20"/>
                                <w:szCs w:val="20"/>
                              </w:rPr>
                              <w:t>(cont.)</w:t>
                            </w:r>
                          </w:p>
                          <w:p w14:paraId="7B159E54" w14:textId="77777777" w:rsidR="00F54EEB" w:rsidRDefault="00F54EEB" w:rsidP="00655BD8">
                            <w:pPr>
                              <w:spacing w:after="240"/>
                              <w:rPr>
                                <w:b/>
                                <w:bCs/>
                                <w:color w:val="CB400B" w:themeColor="text2" w:themeShade="BF"/>
                              </w:rPr>
                            </w:pPr>
                          </w:p>
                          <w:p w14:paraId="3389C25E" w14:textId="45F24A35" w:rsidR="00F54EEB" w:rsidRPr="008F7FF1" w:rsidRDefault="00F54EEB" w:rsidP="00655BD8">
                            <w:pPr>
                              <w:spacing w:after="240"/>
                              <w:rPr>
                                <w:b/>
                                <w:bCs/>
                                <w:color w:val="CB400B" w:themeColor="text2" w:themeShade="BF"/>
                              </w:rPr>
                            </w:pPr>
                            <w:r>
                              <w:rPr>
                                <w:b/>
                                <w:bCs/>
                                <w:color w:val="CB400B" w:themeColor="text2" w:themeShade="BF"/>
                              </w:rPr>
                              <w:t>Conservation of the existing building</w:t>
                            </w:r>
                          </w:p>
                          <w:p w14:paraId="46F26066" w14:textId="459FC9C9" w:rsidR="00F54EEB" w:rsidRDefault="00F54EEB" w:rsidP="00655BD8">
                            <w:pPr>
                              <w:spacing w:after="240"/>
                            </w:pPr>
                            <w:r>
                              <w:t>The design acknowledges the importance of the existing house, placing it centrally both in terms of functionality and aesthetics. Several features of the house have been replicated in the extension and materials are to be specified to match. The same system is to be used for the replacement windows in the existing as for the new build and proportions of the openings are similar.</w:t>
                            </w:r>
                          </w:p>
                          <w:p w14:paraId="1E0D0E58" w14:textId="65D16443" w:rsidR="00F54EEB" w:rsidRDefault="00F54EEB" w:rsidP="00655BD8">
                            <w:pPr>
                              <w:spacing w:after="240"/>
                            </w:pPr>
                            <w:r>
                              <w:t xml:space="preserve">The existing chimneys, which are a notable feature of the existing deign are to be repaired, </w:t>
                            </w:r>
                            <w:proofErr w:type="gramStart"/>
                            <w:r>
                              <w:t>retained</w:t>
                            </w:r>
                            <w:proofErr w:type="gramEnd"/>
                            <w:r>
                              <w:t xml:space="preserve"> and re-used to provide flues for feature heating appliances and for vertical circulation of services.</w:t>
                            </w:r>
                          </w:p>
                          <w:p w14:paraId="2D003A81" w14:textId="4F25CBBC" w:rsidR="00F54EEB" w:rsidRDefault="00F54EEB" w:rsidP="00655BD8">
                            <w:pPr>
                              <w:spacing w:after="240"/>
                            </w:pPr>
                            <w:r>
                              <w:t>The stonework is to be repaired and cleaned and the existing slates are to be salvaged and reversed for re-use to complete at least 50% of the pitches. Lead flashings are to be salvaged and replaced with new, installed to traditional details.</w:t>
                            </w:r>
                          </w:p>
                          <w:p w14:paraId="45C8DDD0" w14:textId="77777777" w:rsidR="00F54EEB" w:rsidRDefault="00F54EEB" w:rsidP="00655BD8">
                            <w:pPr>
                              <w:spacing w:after="240"/>
                              <w:rPr>
                                <w:b/>
                                <w:bCs/>
                                <w:color w:val="CB400B" w:themeColor="text2" w:themeShade="BF"/>
                              </w:rPr>
                            </w:pPr>
                          </w:p>
                          <w:p w14:paraId="5B68F122" w14:textId="6F91C1E8" w:rsidR="00F54EEB" w:rsidRPr="008F7FF1" w:rsidRDefault="00F54EEB" w:rsidP="00655BD8">
                            <w:pPr>
                              <w:spacing w:after="240"/>
                              <w:rPr>
                                <w:b/>
                                <w:bCs/>
                                <w:color w:val="CB400B" w:themeColor="text2" w:themeShade="BF"/>
                              </w:rPr>
                            </w:pPr>
                            <w:r>
                              <w:rPr>
                                <w:b/>
                                <w:bCs/>
                                <w:color w:val="CB400B" w:themeColor="text2" w:themeShade="BF"/>
                              </w:rPr>
                              <w:t>Substructures and superstructures</w:t>
                            </w:r>
                          </w:p>
                          <w:p w14:paraId="63F79B83" w14:textId="55E3BBE9" w:rsidR="00F54EEB" w:rsidRDefault="00F54EEB" w:rsidP="00655BD8">
                            <w:pPr>
                              <w:spacing w:after="240"/>
                            </w:pPr>
                            <w:r>
                              <w:t>The existing house shows no signs of subsidence and therefore underpinning or similar repairs to the original substructures are not anticipated, although the existing suspended timber ground floor is to be removed and replaced with new concrete slabs, which are to be ground bearing where fill depths allow.</w:t>
                            </w:r>
                          </w:p>
                          <w:p w14:paraId="1CACB103" w14:textId="2B7B23C0" w:rsidR="00F54EEB" w:rsidRDefault="00F54EEB" w:rsidP="00655BD8">
                            <w:pPr>
                              <w:spacing w:after="240"/>
                            </w:pPr>
                            <w:r>
                              <w:t xml:space="preserve">The foundations and floor slab of the extension are to be constructed at similar depths to limit differential settlement, </w:t>
                            </w:r>
                            <w:r w:rsidR="00972469">
                              <w:t>and</w:t>
                            </w:r>
                            <w:r>
                              <w:t xml:space="preserve"> to take account of possible effects of frost heave in the clay sub soil.</w:t>
                            </w:r>
                          </w:p>
                          <w:p w14:paraId="403A49B1" w14:textId="77777777" w:rsidR="00F54EEB" w:rsidRDefault="00F54EEB" w:rsidP="00655BD8"/>
                          <w:p w14:paraId="1729DD33" w14:textId="77777777" w:rsidR="00F54EEB" w:rsidRDefault="00F54EEB" w:rsidP="00655BD8"/>
                          <w:p w14:paraId="3C17B576" w14:textId="77777777" w:rsidR="00F54EEB" w:rsidRDefault="00F54EEB" w:rsidP="00655BD8"/>
                          <w:p w14:paraId="749931BA" w14:textId="77777777" w:rsidR="00F54EEB" w:rsidRDefault="00F54EEB" w:rsidP="00655BD8"/>
                        </w:txbxContent>
                      </v:textbox>
                      <w10:anchorlock/>
                    </v:shape>
                  </w:pict>
                </mc:Fallback>
              </mc:AlternateContent>
            </w:r>
          </w:p>
        </w:tc>
        <w:tc>
          <w:tcPr>
            <w:tcW w:w="821" w:type="dxa"/>
            <w:shd w:val="clear" w:color="auto" w:fill="421D5D"/>
          </w:tcPr>
          <w:p w14:paraId="08535AA7" w14:textId="26A29D15" w:rsidR="00F54EEB" w:rsidRPr="00C412C9" w:rsidRDefault="00F54EEB" w:rsidP="00A96F1C">
            <w:pPr>
              <w:rPr>
                <w:sz w:val="24"/>
              </w:rPr>
            </w:pPr>
          </w:p>
        </w:tc>
      </w:tr>
    </w:tbl>
    <w:p w14:paraId="5B749E40" w14:textId="221579AA" w:rsidR="00DF4784" w:rsidRDefault="00DF4784" w:rsidP="008B2E43">
      <w:pPr>
        <w:rPr>
          <w:sz w:val="24"/>
        </w:rPr>
      </w:pPr>
    </w:p>
    <w:p w14:paraId="2CE925AF" w14:textId="2D70C368" w:rsidR="00DF4784" w:rsidRDefault="00DF4784">
      <w:pPr>
        <w:spacing w:after="200" w:line="276" w:lineRule="auto"/>
        <w:rPr>
          <w:sz w:val="24"/>
        </w:rPr>
      </w:pPr>
    </w:p>
    <w:tbl>
      <w:tblPr>
        <w:tblStyle w:val="TableGrid"/>
        <w:tblW w:w="11568" w:type="dxa"/>
        <w:tblInd w:w="-634" w:type="dxa"/>
        <w:tblLook w:val="04A0" w:firstRow="1" w:lastRow="0" w:firstColumn="1" w:lastColumn="0" w:noHBand="0" w:noVBand="1"/>
        <w:tblDescription w:val="Layout table"/>
      </w:tblPr>
      <w:tblGrid>
        <w:gridCol w:w="10694"/>
        <w:gridCol w:w="874"/>
      </w:tblGrid>
      <w:tr w:rsidR="00F54EEB" w14:paraId="60145915" w14:textId="77777777" w:rsidTr="00F54EEB">
        <w:trPr>
          <w:trHeight w:val="10397"/>
        </w:trPr>
        <w:tc>
          <w:tcPr>
            <w:tcW w:w="10694" w:type="dxa"/>
          </w:tcPr>
          <w:p w14:paraId="01941E30" w14:textId="77777777" w:rsidR="00F54EEB" w:rsidRDefault="00F54EEB" w:rsidP="00A96F1C">
            <w:pPr>
              <w:rPr>
                <w:sz w:val="24"/>
              </w:rPr>
            </w:pPr>
          </w:p>
          <w:p w14:paraId="2A56D136" w14:textId="77777777" w:rsidR="00F54EEB" w:rsidRDefault="00F54EEB" w:rsidP="00A96F1C">
            <w:pPr>
              <w:rPr>
                <w:sz w:val="24"/>
              </w:rPr>
            </w:pPr>
            <w:r>
              <w:rPr>
                <w:noProof/>
              </w:rPr>
              <mc:AlternateContent>
                <mc:Choice Requires="wps">
                  <w:drawing>
                    <wp:inline distT="0" distB="0" distL="0" distR="0" wp14:anchorId="07AA737E" wp14:editId="1CF55AD0">
                      <wp:extent cx="6305550" cy="7010400"/>
                      <wp:effectExtent l="0" t="0" r="0" b="0"/>
                      <wp:docPr id="66" name="Text Box 66" descr="Text box to enter content"/>
                      <wp:cNvGraphicFramePr/>
                      <a:graphic xmlns:a="http://schemas.openxmlformats.org/drawingml/2006/main">
                        <a:graphicData uri="http://schemas.microsoft.com/office/word/2010/wordprocessingShape">
                          <wps:wsp>
                            <wps:cNvSpPr txBox="1"/>
                            <wps:spPr>
                              <a:xfrm>
                                <a:off x="0" y="0"/>
                                <a:ext cx="6305550"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66B3167" w14:textId="77777777" w:rsidR="00F54EEB" w:rsidRDefault="00F54EEB" w:rsidP="00DF4784">
                                  <w:pPr>
                                    <w:pStyle w:val="Heading2"/>
                                    <w:spacing w:after="240"/>
                                  </w:pPr>
                                  <w:r>
                                    <w:t xml:space="preserve">Evaluation of design and construction proposals </w:t>
                                  </w:r>
                                  <w:r w:rsidRPr="00655BD8">
                                    <w:rPr>
                                      <w:sz w:val="20"/>
                                      <w:szCs w:val="20"/>
                                    </w:rPr>
                                    <w:t>(cont.)</w:t>
                                  </w:r>
                                </w:p>
                                <w:p w14:paraId="08276504" w14:textId="77777777" w:rsidR="00F54EEB" w:rsidRDefault="00F54EEB" w:rsidP="00DF4784">
                                  <w:pPr>
                                    <w:spacing w:after="240"/>
                                    <w:rPr>
                                      <w:b/>
                                      <w:bCs/>
                                      <w:color w:val="CB400B" w:themeColor="text2" w:themeShade="BF"/>
                                    </w:rPr>
                                  </w:pPr>
                                </w:p>
                                <w:p w14:paraId="515E872B" w14:textId="0BA9B23C" w:rsidR="00F54EEB" w:rsidRPr="008F7FF1" w:rsidRDefault="00F54EEB" w:rsidP="00DF4784">
                                  <w:pPr>
                                    <w:spacing w:after="240"/>
                                    <w:rPr>
                                      <w:b/>
                                      <w:bCs/>
                                      <w:color w:val="CB400B" w:themeColor="text2" w:themeShade="BF"/>
                                    </w:rPr>
                                  </w:pPr>
                                  <w:r>
                                    <w:rPr>
                                      <w:b/>
                                      <w:bCs/>
                                      <w:color w:val="CB400B" w:themeColor="text2" w:themeShade="BF"/>
                                    </w:rPr>
                                    <w:t>Proposals for sustainability</w:t>
                                  </w:r>
                                </w:p>
                                <w:p w14:paraId="113F87F9" w14:textId="77777777" w:rsidR="00F54EEB" w:rsidRDefault="00F54EEB" w:rsidP="00DF4784">
                                  <w:pPr>
                                    <w:spacing w:after="240"/>
                                  </w:pPr>
                                  <w:r>
                                    <w:t>In addition to the salvage / re-use of materials from the existing house and the sourcing of new materials locally the designs for the medical centre include measures for the capture of passive solar gains, use of photovoltaic panels to supplement electricity, and a recirculating ventilation system with heat exchange facilities to limit heat loss.</w:t>
                                  </w:r>
                                </w:p>
                                <w:p w14:paraId="32746466" w14:textId="08CBDF5E" w:rsidR="00F54EEB" w:rsidRDefault="00F54EEB" w:rsidP="00DF4784">
                                  <w:pPr>
                                    <w:spacing w:after="240"/>
                                  </w:pPr>
                                  <w:r>
                                    <w:t xml:space="preserve"> These measures together with high levels of insulation throughout the new extension and the introduction of insulation below the ground floor, to the walls, and in the roof space of the existing house will help minimise energy use.</w:t>
                                  </w:r>
                                </w:p>
                                <w:p w14:paraId="4219AA9F" w14:textId="77777777" w:rsidR="00F54EEB" w:rsidRDefault="00F54EEB" w:rsidP="00DF4784">
                                  <w:pPr>
                                    <w:spacing w:after="240"/>
                                    <w:rPr>
                                      <w:b/>
                                      <w:bCs/>
                                      <w:color w:val="CB400B" w:themeColor="text2" w:themeShade="BF"/>
                                    </w:rPr>
                                  </w:pPr>
                                </w:p>
                                <w:p w14:paraId="363C667C" w14:textId="6A5B0D49" w:rsidR="00F54EEB" w:rsidRPr="008F7FF1" w:rsidRDefault="00F54EEB" w:rsidP="00DF4784">
                                  <w:pPr>
                                    <w:spacing w:after="240"/>
                                    <w:rPr>
                                      <w:b/>
                                      <w:bCs/>
                                      <w:color w:val="CB400B" w:themeColor="text2" w:themeShade="BF"/>
                                    </w:rPr>
                                  </w:pPr>
                                  <w:r>
                                    <w:rPr>
                                      <w:b/>
                                      <w:bCs/>
                                      <w:color w:val="CB400B" w:themeColor="text2" w:themeShade="BF"/>
                                    </w:rPr>
                                    <w:t>Water and wastewater systems</w:t>
                                  </w:r>
                                </w:p>
                                <w:p w14:paraId="46347D30" w14:textId="2330A888" w:rsidR="00F54EEB" w:rsidRDefault="00F54EEB" w:rsidP="00DF4784">
                                  <w:pPr>
                                    <w:spacing w:after="240"/>
                                  </w:pPr>
                                  <w:r>
                                    <w:t>The water systems required are not extensive and proposals for water conservation are minimal, although the SuDS approach of collecting all storm water for use for garden watering should reduce water use and avoid peak flows from entering the public system.</w:t>
                                  </w:r>
                                </w:p>
                                <w:p w14:paraId="179C5AD2" w14:textId="77777777" w:rsidR="00F54EEB" w:rsidRDefault="00F54EEB" w:rsidP="00DF4784">
                                  <w:pPr>
                                    <w:spacing w:after="240"/>
                                    <w:rPr>
                                      <w:b/>
                                      <w:bCs/>
                                      <w:color w:val="CB400B" w:themeColor="text2" w:themeShade="BF"/>
                                    </w:rPr>
                                  </w:pPr>
                                </w:p>
                                <w:p w14:paraId="66B3619E" w14:textId="6DB36E53" w:rsidR="00F54EEB" w:rsidRPr="008F7FF1" w:rsidRDefault="00F54EEB" w:rsidP="00DF4784">
                                  <w:pPr>
                                    <w:spacing w:after="240"/>
                                    <w:rPr>
                                      <w:b/>
                                      <w:bCs/>
                                      <w:color w:val="CB400B" w:themeColor="text2" w:themeShade="BF"/>
                                    </w:rPr>
                                  </w:pPr>
                                  <w:r>
                                    <w:rPr>
                                      <w:b/>
                                      <w:bCs/>
                                      <w:color w:val="CB400B" w:themeColor="text2" w:themeShade="BF"/>
                                    </w:rPr>
                                    <w:t>Landscape and site design</w:t>
                                  </w:r>
                                </w:p>
                                <w:p w14:paraId="7FDEC534" w14:textId="77777777" w:rsidR="00F54EEB" w:rsidRDefault="00F54EEB" w:rsidP="00DF4784">
                                  <w:pPr>
                                    <w:spacing w:after="240"/>
                                  </w:pPr>
                                  <w:r>
                                    <w:t>Proposals for the hard external areas are to include brick paving to roadways and parking spaces, with contrasting stone coloured concrete paving to footpaths. The paving to be selected to match colours of the existing house.</w:t>
                                  </w:r>
                                </w:p>
                                <w:p w14:paraId="478CEC76" w14:textId="5A6CD01D" w:rsidR="00F54EEB" w:rsidRDefault="00F54EEB" w:rsidP="00EE1EDB">
                                  <w:pPr>
                                    <w:spacing w:after="240"/>
                                  </w:pPr>
                                  <w:r>
                                    <w:t>Landscaped areas are to include a grassed area to complete the frontage to church road, with planting generally concentrated towards the site boundaries and as screening to the main parking areas.</w:t>
                                  </w:r>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a:noAutofit/>
                            </wps:bodyPr>
                          </wps:wsp>
                        </a:graphicData>
                      </a:graphic>
                    </wp:inline>
                  </w:drawing>
                </mc:Choice>
                <mc:Fallback>
                  <w:pict>
                    <v:shape w14:anchorId="07AA737E" id="Text Box 66" o:spid="_x0000_s1062" type="#_x0000_t202" alt="Text box to enter content" style="width:49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" filled="f" stroked="f">
                      <v:textbox inset=",23.04pt">
                        <w:txbxContent>
                          <w:p w14:paraId="266B3167" w14:textId="77777777" w:rsidR="00F54EEB" w:rsidRDefault="00F54EEB" w:rsidP="00DF4784">
                            <w:pPr>
                              <w:pStyle w:val="Heading2"/>
                              <w:spacing w:after="240"/>
                            </w:pPr>
                            <w:r>
                              <w:t xml:space="preserve">Evaluation of design and construction proposals </w:t>
                            </w:r>
                            <w:r w:rsidRPr="00655BD8">
                              <w:rPr>
                                <w:sz w:val="20"/>
                                <w:szCs w:val="20"/>
                              </w:rPr>
                              <w:t>(cont.)</w:t>
                            </w:r>
                          </w:p>
                          <w:p w14:paraId="08276504" w14:textId="77777777" w:rsidR="00F54EEB" w:rsidRDefault="00F54EEB" w:rsidP="00DF4784">
                            <w:pPr>
                              <w:spacing w:after="240"/>
                              <w:rPr>
                                <w:b/>
                                <w:bCs/>
                                <w:color w:val="CB400B" w:themeColor="text2" w:themeShade="BF"/>
                              </w:rPr>
                            </w:pPr>
                          </w:p>
                          <w:p w14:paraId="515E872B" w14:textId="0BA9B23C" w:rsidR="00F54EEB" w:rsidRPr="008F7FF1" w:rsidRDefault="00F54EEB" w:rsidP="00DF4784">
                            <w:pPr>
                              <w:spacing w:after="240"/>
                              <w:rPr>
                                <w:b/>
                                <w:bCs/>
                                <w:color w:val="CB400B" w:themeColor="text2" w:themeShade="BF"/>
                              </w:rPr>
                            </w:pPr>
                            <w:r>
                              <w:rPr>
                                <w:b/>
                                <w:bCs/>
                                <w:color w:val="CB400B" w:themeColor="text2" w:themeShade="BF"/>
                              </w:rPr>
                              <w:t>Proposals for sustainability</w:t>
                            </w:r>
                          </w:p>
                          <w:p w14:paraId="113F87F9" w14:textId="77777777" w:rsidR="00F54EEB" w:rsidRDefault="00F54EEB" w:rsidP="00DF4784">
                            <w:pPr>
                              <w:spacing w:after="240"/>
                            </w:pPr>
                            <w:r>
                              <w:t>In addition to the salvage / re-use of materials from the existing house and the sourcing of new materials locally the designs for the medical centre include measures for the capture of passive solar gains, use of photovoltaic panels to supplement electricity, and a recirculating ventilation system with heat exchange facilities to limit heat loss.</w:t>
                            </w:r>
                          </w:p>
                          <w:p w14:paraId="32746466" w14:textId="08CBDF5E" w:rsidR="00F54EEB" w:rsidRDefault="00F54EEB" w:rsidP="00DF4784">
                            <w:pPr>
                              <w:spacing w:after="240"/>
                            </w:pPr>
                            <w:r>
                              <w:t xml:space="preserve"> These measures together with high levels of insulation throughout the new extension and the introduction of insulation below the ground floor, to the walls, and in the roof space of the existing house will help minimise energy use.</w:t>
                            </w:r>
                          </w:p>
                          <w:p w14:paraId="4219AA9F" w14:textId="77777777" w:rsidR="00F54EEB" w:rsidRDefault="00F54EEB" w:rsidP="00DF4784">
                            <w:pPr>
                              <w:spacing w:after="240"/>
                              <w:rPr>
                                <w:b/>
                                <w:bCs/>
                                <w:color w:val="CB400B" w:themeColor="text2" w:themeShade="BF"/>
                              </w:rPr>
                            </w:pPr>
                          </w:p>
                          <w:p w14:paraId="363C667C" w14:textId="6A5B0D49" w:rsidR="00F54EEB" w:rsidRPr="008F7FF1" w:rsidRDefault="00F54EEB" w:rsidP="00DF4784">
                            <w:pPr>
                              <w:spacing w:after="240"/>
                              <w:rPr>
                                <w:b/>
                                <w:bCs/>
                                <w:color w:val="CB400B" w:themeColor="text2" w:themeShade="BF"/>
                              </w:rPr>
                            </w:pPr>
                            <w:r>
                              <w:rPr>
                                <w:b/>
                                <w:bCs/>
                                <w:color w:val="CB400B" w:themeColor="text2" w:themeShade="BF"/>
                              </w:rPr>
                              <w:t>Water and wastewater systems</w:t>
                            </w:r>
                          </w:p>
                          <w:p w14:paraId="46347D30" w14:textId="2330A888" w:rsidR="00F54EEB" w:rsidRDefault="00F54EEB" w:rsidP="00DF4784">
                            <w:pPr>
                              <w:spacing w:after="240"/>
                            </w:pPr>
                            <w:r>
                              <w:t>The water systems required are not extensive and proposals for water conservation are minimal, although the SuDS approach of collecting all storm water for use for garden watering should reduce water use and avoid peak flows from entering the public system.</w:t>
                            </w:r>
                          </w:p>
                          <w:p w14:paraId="179C5AD2" w14:textId="77777777" w:rsidR="00F54EEB" w:rsidRDefault="00F54EEB" w:rsidP="00DF4784">
                            <w:pPr>
                              <w:spacing w:after="240"/>
                              <w:rPr>
                                <w:b/>
                                <w:bCs/>
                                <w:color w:val="CB400B" w:themeColor="text2" w:themeShade="BF"/>
                              </w:rPr>
                            </w:pPr>
                          </w:p>
                          <w:p w14:paraId="66B3619E" w14:textId="6DB36E53" w:rsidR="00F54EEB" w:rsidRPr="008F7FF1" w:rsidRDefault="00F54EEB" w:rsidP="00DF4784">
                            <w:pPr>
                              <w:spacing w:after="240"/>
                              <w:rPr>
                                <w:b/>
                                <w:bCs/>
                                <w:color w:val="CB400B" w:themeColor="text2" w:themeShade="BF"/>
                              </w:rPr>
                            </w:pPr>
                            <w:r>
                              <w:rPr>
                                <w:b/>
                                <w:bCs/>
                                <w:color w:val="CB400B" w:themeColor="text2" w:themeShade="BF"/>
                              </w:rPr>
                              <w:t>Landscape and site design</w:t>
                            </w:r>
                          </w:p>
                          <w:p w14:paraId="7FDEC534" w14:textId="77777777" w:rsidR="00F54EEB" w:rsidRDefault="00F54EEB" w:rsidP="00DF4784">
                            <w:pPr>
                              <w:spacing w:after="240"/>
                            </w:pPr>
                            <w:r>
                              <w:t>Proposals for the hard external areas are to include brick paving to roadways and parking spaces, with contrasting stone coloured concrete paving to footpaths. The paving to be selected to match colours of the existing house.</w:t>
                            </w:r>
                          </w:p>
                          <w:p w14:paraId="478CEC76" w14:textId="5A6CD01D" w:rsidR="00F54EEB" w:rsidRDefault="00F54EEB" w:rsidP="00EE1EDB">
                            <w:pPr>
                              <w:spacing w:after="240"/>
                            </w:pPr>
                            <w:r>
                              <w:t>Landscaped areas are to include a grassed area to complete the frontage to church road, with planting generally concentrated towards the site boundaries and as screening to the main parking areas.</w:t>
                            </w:r>
                          </w:p>
                        </w:txbxContent>
                      </v:textbox>
                      <w10:anchorlock/>
                    </v:shape>
                  </w:pict>
                </mc:Fallback>
              </mc:AlternateContent>
            </w:r>
          </w:p>
        </w:tc>
        <w:tc>
          <w:tcPr>
            <w:tcW w:w="874" w:type="dxa"/>
            <w:shd w:val="clear" w:color="auto" w:fill="421D5D"/>
          </w:tcPr>
          <w:p w14:paraId="4F328490" w14:textId="27FC2E04" w:rsidR="00F54EEB" w:rsidRPr="00C412C9" w:rsidRDefault="00F54EEB" w:rsidP="00A96F1C">
            <w:pPr>
              <w:rPr>
                <w:sz w:val="24"/>
              </w:rPr>
            </w:pPr>
          </w:p>
        </w:tc>
      </w:tr>
    </w:tbl>
    <w:p w14:paraId="05301EAD" w14:textId="77777777" w:rsidR="00C13B2F" w:rsidRPr="004F53E9" w:rsidRDefault="00C13B2F" w:rsidP="008B2E43">
      <w:pPr>
        <w:rPr>
          <w:sz w:val="24"/>
        </w:rPr>
      </w:pPr>
    </w:p>
    <w:sectPr w:rsidR="00C13B2F" w:rsidRPr="004F53E9">
      <w:headerReference w:type="default" r:id="rId62"/>
      <w:footerReference w:type="even" r:id="rId63"/>
      <w:footerReference w:type="default" r:id="rId64"/>
      <w:headerReference w:type="first" r:id="rId65"/>
      <w:footerReference w:type="first" r:id="rId66"/>
      <w:pgSz w:w="12240" w:h="15840"/>
      <w:pgMar w:top="1440" w:right="1080" w:bottom="1440" w:left="1080" w:header="576" w:footer="432"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C6C277" w14:textId="77777777" w:rsidR="00311227" w:rsidRDefault="00311227">
      <w:pPr>
        <w:spacing w:after="0"/>
      </w:pPr>
      <w:r>
        <w:separator/>
      </w:r>
    </w:p>
  </w:endnote>
  <w:endnote w:type="continuationSeparator" w:id="0">
    <w:p w14:paraId="58D6C779" w14:textId="77777777" w:rsidR="00311227" w:rsidRDefault="003112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A530C" w14:textId="77777777" w:rsidR="00A96F1C" w:rsidRDefault="00A96F1C">
    <w:pPr>
      <w:jc w:val="right"/>
    </w:pPr>
  </w:p>
  <w:p w14:paraId="74C0D656" w14:textId="77777777" w:rsidR="00A96F1C" w:rsidRDefault="00A96F1C" w:rsidP="009823B0">
    <w:pPr>
      <w:jc w:val="right"/>
    </w:pPr>
    <w:r>
      <w:fldChar w:fldCharType="begin"/>
    </w:r>
    <w:r>
      <w:instrText xml:space="preserve"> PAGE   \* MERGEFORMAT </w:instrText>
    </w:r>
    <w:r>
      <w:fldChar w:fldCharType="separate"/>
    </w:r>
    <w:r>
      <w:rPr>
        <w:noProof/>
      </w:rPr>
      <w:t>2</w:t>
    </w:r>
    <w:r>
      <w:rPr>
        <w:noProof/>
      </w:rPr>
      <w:fldChar w:fldCharType="end"/>
    </w:r>
    <w:r>
      <w:t xml:space="preserve"> </w:t>
    </w:r>
    <w:r>
      <w:rPr>
        <w:color w:val="272063" w:themeColor="accent3"/>
      </w:rPr>
      <w:sym w:font="Wingdings 2" w:char="F097"/>
    </w:r>
  </w:p>
  <w:p w14:paraId="24EB9F6C" w14:textId="77777777" w:rsidR="00A96F1C" w:rsidRDefault="00A96F1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3F1D5A" w:themeColor="accent1"/>
      </w:rPr>
      <w:id w:val="-405526225"/>
      <w:docPartObj>
        <w:docPartGallery w:val="Page Numbers (Bottom of Page)"/>
        <w:docPartUnique/>
      </w:docPartObj>
    </w:sdtPr>
    <w:sdtEndPr>
      <w:rPr>
        <w:noProof/>
      </w:rPr>
    </w:sdtEndPr>
    <w:sdtContent>
      <w:p w14:paraId="55A84E55" w14:textId="77777777" w:rsidR="00A96F1C" w:rsidRPr="005D120C" w:rsidRDefault="00A96F1C">
        <w:pPr>
          <w:pStyle w:val="Footer"/>
          <w:jc w:val="center"/>
          <w:rPr>
            <w:color w:val="3F1D5A" w:themeColor="accent1"/>
          </w:rPr>
        </w:pPr>
        <w:r w:rsidRPr="005D120C">
          <w:rPr>
            <w:color w:val="3F1D5A" w:themeColor="accent1"/>
          </w:rPr>
          <w:fldChar w:fldCharType="begin"/>
        </w:r>
        <w:r w:rsidRPr="005D120C">
          <w:rPr>
            <w:color w:val="3F1D5A" w:themeColor="accent1"/>
          </w:rPr>
          <w:instrText xml:space="preserve"> PAGE   \* MERGEFORMAT </w:instrText>
        </w:r>
        <w:r w:rsidRPr="005D120C">
          <w:rPr>
            <w:color w:val="3F1D5A" w:themeColor="accent1"/>
          </w:rPr>
          <w:fldChar w:fldCharType="separate"/>
        </w:r>
        <w:r>
          <w:rPr>
            <w:noProof/>
            <w:color w:val="3F1D5A" w:themeColor="accent1"/>
          </w:rPr>
          <w:t>1</w:t>
        </w:r>
        <w:r w:rsidRPr="005D120C">
          <w:rPr>
            <w:noProof/>
            <w:color w:val="3F1D5A" w:themeColor="accent1"/>
          </w:rPr>
          <w:fldChar w:fldCharType="end"/>
        </w:r>
      </w:p>
    </w:sdtContent>
  </w:sdt>
  <w:p w14:paraId="34D1FD81" w14:textId="77777777" w:rsidR="00A96F1C" w:rsidRDefault="00A96F1C" w:rsidP="005D120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3EB85" w14:textId="77777777" w:rsidR="00A96F1C" w:rsidRDefault="00A96F1C">
    <w:pPr>
      <w:pStyle w:val="Footer"/>
    </w:pPr>
    <w:r>
      <w:rPr>
        <w:noProof/>
      </w:rPr>
      <mc:AlternateContent>
        <mc:Choice Requires="wpg">
          <w:drawing>
            <wp:anchor distT="0" distB="0" distL="114300" distR="114300" simplePos="0" relativeHeight="251660288" behindDoc="0" locked="0" layoutInCell="1" allowOverlap="1" wp14:anchorId="7582EF97" wp14:editId="3B2E5B7B">
              <wp:simplePos x="0" y="0"/>
              <wp:positionH relativeFrom="column">
                <wp:posOffset>-895350</wp:posOffset>
              </wp:positionH>
              <wp:positionV relativeFrom="paragraph">
                <wp:posOffset>-2106930</wp:posOffset>
              </wp:positionV>
              <wp:extent cx="4087113" cy="3392424"/>
              <wp:effectExtent l="0" t="0" r="8890" b="0"/>
              <wp:wrapNone/>
              <wp:docPr id="17" name="Group 17" descr="Multi-colored hexagons"/>
              <wp:cNvGraphicFramePr/>
              <a:graphic xmlns:a="http://schemas.openxmlformats.org/drawingml/2006/main">
                <a:graphicData uri="http://schemas.microsoft.com/office/word/2010/wordprocessingGroup">
                  <wpg:wgp>
                    <wpg:cNvGrpSpPr/>
                    <wpg:grpSpPr>
                      <a:xfrm>
                        <a:off x="0" y="0"/>
                        <a:ext cx="4087113" cy="3392424"/>
                        <a:chOff x="0" y="0"/>
                        <a:chExt cx="4088749" cy="3393580"/>
                      </a:xfrm>
                    </wpg:grpSpPr>
                    <pic:pic xmlns:pic="http://schemas.openxmlformats.org/drawingml/2006/picture">
                      <pic:nvPicPr>
                        <pic:cNvPr id="22" name="Graphic 22" descr="Hexagon 2"/>
                        <pic:cNvPicPr>
                          <a:picLocks noChangeAspect="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190005"/>
                          <a:ext cx="2771775" cy="3203575"/>
                        </a:xfrm>
                        <a:prstGeom prst="rect">
                          <a:avLst/>
                        </a:prstGeom>
                      </pic:spPr>
                    </pic:pic>
                    <pic:pic xmlns:pic="http://schemas.openxmlformats.org/drawingml/2006/picture">
                      <pic:nvPicPr>
                        <pic:cNvPr id="29" name="Graphic 29" descr="Hexagon 3"/>
                        <pic:cNvPicPr>
                          <a:picLocks noChangeAspect="1"/>
                        </pic:cNvPicPr>
                      </pic:nvPicPr>
                      <pic:blipFill>
                        <a:blip r:embed="rId3" cstate="print">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2137559" y="0"/>
                          <a:ext cx="1647825" cy="1905000"/>
                        </a:xfrm>
                        <a:prstGeom prst="rect">
                          <a:avLst/>
                        </a:prstGeom>
                      </pic:spPr>
                    </pic:pic>
                    <pic:pic xmlns:pic="http://schemas.openxmlformats.org/drawingml/2006/picture">
                      <pic:nvPicPr>
                        <pic:cNvPr id="30" name="Graphic 30" descr="Hexagon 1"/>
                        <pic:cNvPicPr>
                          <a:picLocks noChangeAspect="1"/>
                        </pic:cNvPicPr>
                      </pic:nvPicPr>
                      <pic:blipFill>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2505694" y="59377"/>
                          <a:ext cx="1583055" cy="1832610"/>
                        </a:xfrm>
                        <a:prstGeom prst="rect">
                          <a:avLst/>
                        </a:prstGeom>
                      </pic:spPr>
                    </pic:pic>
                  </wpg:wgp>
                </a:graphicData>
              </a:graphic>
            </wp:anchor>
          </w:drawing>
        </mc:Choice>
        <mc:Fallback>
          <w:pict>
            <v:group w14:anchorId="2B5123EB" id="Group 17" o:spid="_x0000_s1026" alt="Multi-colored hexagons" style="position:absolute;margin-left:-70.5pt;margin-top:-165.9pt;width:321.8pt;height:267.1pt;z-index:251660288" coordsize="40887,33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2" o:spid="_x0000_s1027" type="#_x0000_t75" alt="Hexagon 2" style="position:absolute;top:1900;width:27717;height:3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">
                <v:imagedata r:id="rId7" o:title="Hexagon 2"/>
              </v:shape>
              <v:shape id="Graphic 29" o:spid="_x0000_s1028" type="#_x0000_t75" alt="Hexagon 3" style="position:absolute;left:21375;width:16478;height:19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">
                <v:imagedata r:id="rId8" o:title="Hexagon 3"/>
              </v:shape>
              <v:shape id="Graphic 30" o:spid="_x0000_s1029" type="#_x0000_t75" alt="Hexagon 1" style="position:absolute;left:25056;top:593;width:15831;height:18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">
                <v:imagedata r:id="rId9" o:title="Hexagon 1"/>
              </v:shape>
            </v:group>
          </w:pict>
        </mc:Fallback>
      </mc:AlternateContent>
    </w:r>
    <w:r>
      <w:rPr>
        <w:noProof/>
      </w:rPr>
      <w:drawing>
        <wp:anchor distT="0" distB="0" distL="114300" distR="114300" simplePos="0" relativeHeight="251661312" behindDoc="0" locked="0" layoutInCell="1" allowOverlap="1" wp14:anchorId="7C785F9D" wp14:editId="30F8F363">
          <wp:simplePos x="0" y="0"/>
          <wp:positionH relativeFrom="column">
            <wp:posOffset>5007787</wp:posOffset>
          </wp:positionH>
          <wp:positionV relativeFrom="paragraph">
            <wp:posOffset>-1611799</wp:posOffset>
          </wp:positionV>
          <wp:extent cx="2344751" cy="2713700"/>
          <wp:effectExtent l="0" t="0" r="0" b="0"/>
          <wp:wrapNone/>
          <wp:docPr id="31" name="Graphic 31" descr="Hexa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phic 31" descr="hexagon 1"/>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2344751" cy="27137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BD997" w14:textId="77777777" w:rsidR="00311227" w:rsidRDefault="00311227">
      <w:pPr>
        <w:spacing w:after="0"/>
      </w:pPr>
      <w:r>
        <w:separator/>
      </w:r>
    </w:p>
  </w:footnote>
  <w:footnote w:type="continuationSeparator" w:id="0">
    <w:p w14:paraId="3A1C536C" w14:textId="77777777" w:rsidR="00311227" w:rsidRDefault="0031122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3F1D5A" w:themeColor="accent1"/>
      </w:rPr>
      <w:alias w:val="Document title:"/>
      <w:tag w:val="Document title:"/>
      <w:id w:val="-1396499233"/>
      <w:placeholder>
        <w:docPart w:val="40570D213CDB47D28C248C9F1DEB254C"/>
      </w:placeholder>
      <w:dataBinding w:prefixMappings="xmlns:ns0='http://schemas.openxmlformats.org/package/2006/metadata/core-properties' xmlns:ns1='http://purl.org/dc/elements/1.1/'" w:xpath="/ns0:coreProperties[1]/ns1:title[1]" w:storeItemID="{6C3C8BC8-F283-45AE-878A-BAB7291924A1}"/>
      <w15:appearance w15:val="hidden"/>
      <w:text w:multiLine="1"/>
    </w:sdtPr>
    <w:sdtEndPr/>
    <w:sdtContent>
      <w:p w14:paraId="31ECE072" w14:textId="577EB5BC" w:rsidR="00A96F1C" w:rsidRDefault="00A96F1C">
        <w:pPr>
          <w:spacing w:after="0"/>
          <w:jc w:val="center"/>
          <w:rPr>
            <w:color w:val="E4E9EF" w:themeColor="background2"/>
          </w:rPr>
        </w:pPr>
        <w:r>
          <w:rPr>
            <w:color w:val="3F1D5A" w:themeColor="accent1"/>
          </w:rPr>
          <w:t>Proposed Medical Centre</w:t>
        </w:r>
      </w:p>
    </w:sdtContent>
  </w:sdt>
  <w:p w14:paraId="676B4BBB" w14:textId="77777777" w:rsidR="00A96F1C" w:rsidRPr="005D120C" w:rsidRDefault="00311227">
    <w:pPr>
      <w:jc w:val="center"/>
      <w:rPr>
        <w:color w:val="F3642C" w:themeColor="text2"/>
      </w:rPr>
    </w:pPr>
    <w:sdt>
      <w:sdtPr>
        <w:rPr>
          <w:color w:val="F3642C" w:themeColor="text2"/>
        </w:rPr>
        <w:alias w:val="Ellipsis:"/>
        <w:tag w:val="Ellipsis:"/>
        <w:id w:val="-2048830323"/>
        <w:temporary/>
        <w:showingPlcHdr/>
        <w15:appearance w15:val="hidden"/>
      </w:sdtPr>
      <w:sdtEndPr/>
      <w:sdtContent>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r w:rsidR="00A96F1C" w:rsidRPr="001B0F06">
          <w:rPr>
            <w:color w:val="CB400B" w:themeColor="text2" w:themeShade="BF"/>
          </w:rPr>
          <w:t xml:space="preserve"> </w:t>
        </w:r>
        <w:r w:rsidR="00A96F1C" w:rsidRPr="001B0F06">
          <w:rPr>
            <w:color w:val="CB400B" w:themeColor="text2" w:themeShade="BF"/>
          </w:rPr>
          <w:sym w:font="Symbol" w:char="F0B7"/>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E8D9" w14:textId="77777777" w:rsidR="00A96F1C" w:rsidRDefault="00A96F1C">
    <w:pPr>
      <w:pStyle w:val="Header"/>
    </w:pPr>
    <w:r>
      <w:rPr>
        <w:noProof/>
      </w:rPr>
      <mc:AlternateContent>
        <mc:Choice Requires="wpg">
          <w:drawing>
            <wp:anchor distT="0" distB="0" distL="114300" distR="114300" simplePos="0" relativeHeight="251657216" behindDoc="0" locked="0" layoutInCell="1" allowOverlap="1" wp14:anchorId="712040BC" wp14:editId="7D606155">
              <wp:simplePos x="0" y="0"/>
              <wp:positionH relativeFrom="page">
                <wp:posOffset>4123690</wp:posOffset>
              </wp:positionH>
              <wp:positionV relativeFrom="page">
                <wp:posOffset>-1902460</wp:posOffset>
              </wp:positionV>
              <wp:extent cx="4361688" cy="4782312"/>
              <wp:effectExtent l="0" t="0" r="1270" b="0"/>
              <wp:wrapNone/>
              <wp:docPr id="2" name="Group 2" descr="Multi-colored hexagons"/>
              <wp:cNvGraphicFramePr/>
              <a:graphic xmlns:a="http://schemas.openxmlformats.org/drawingml/2006/main">
                <a:graphicData uri="http://schemas.microsoft.com/office/word/2010/wordprocessingGroup">
                  <wpg:wgp>
                    <wpg:cNvGrpSpPr/>
                    <wpg:grpSpPr>
                      <a:xfrm>
                        <a:off x="0" y="0"/>
                        <a:ext cx="4361688" cy="4782312"/>
                        <a:chOff x="0" y="0"/>
                        <a:chExt cx="4363142" cy="4778829"/>
                      </a:xfrm>
                    </wpg:grpSpPr>
                    <pic:pic xmlns:pic="http://schemas.openxmlformats.org/drawingml/2006/picture">
                      <pic:nvPicPr>
                        <pic:cNvPr id="3" name="Graphic 3" descr="Hexagon 4"/>
                        <pic:cNvPicPr>
                          <a:picLocks noChangeAspect="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831272" y="0"/>
                          <a:ext cx="3531870" cy="4088130"/>
                        </a:xfrm>
                        <a:prstGeom prst="rect">
                          <a:avLst/>
                        </a:prstGeom>
                      </pic:spPr>
                    </pic:pic>
                    <pic:pic xmlns:pic="http://schemas.openxmlformats.org/drawingml/2006/picture">
                      <pic:nvPicPr>
                        <pic:cNvPr id="4" name="Graphic 4" descr="Hexagon 2"/>
                        <pic:cNvPicPr>
                          <a:picLocks noChangeAspect="1"/>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320633" y="1080655"/>
                          <a:ext cx="2771775" cy="3203575"/>
                        </a:xfrm>
                        <a:prstGeom prst="rect">
                          <a:avLst/>
                        </a:prstGeom>
                      </pic:spPr>
                    </pic:pic>
                    <pic:pic xmlns:pic="http://schemas.openxmlformats.org/drawingml/2006/picture">
                      <pic:nvPicPr>
                        <pic:cNvPr id="5" name="Graphic 5" descr="Hexagon 1"/>
                        <pic:cNvPicPr>
                          <a:picLocks noChangeAspect="1"/>
                        </pic:cNvPicPr>
                      </pic:nvPicPr>
                      <pic:blipFill>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2256312"/>
                          <a:ext cx="1583055" cy="1832610"/>
                        </a:xfrm>
                        <a:prstGeom prst="rect">
                          <a:avLst/>
                        </a:prstGeom>
                      </pic:spPr>
                    </pic:pic>
                    <pic:pic xmlns:pic="http://schemas.openxmlformats.org/drawingml/2006/picture">
                      <pic:nvPicPr>
                        <pic:cNvPr id="6" name="Graphic 6" descr="Hexagon 3"/>
                        <pic:cNvPicPr>
                          <a:picLocks noChangeAspect="1"/>
                        </pic:cNvPicPr>
                      </pic:nvPicPr>
                      <pic:blipFill>
                        <a:blip r:embed="rId7" cstate="print">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2280062" y="2873829"/>
                          <a:ext cx="1647825" cy="1905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C1D7C5" id="Group 2" o:spid="_x0000_s1026" alt="Multi-colored hexagons" style="position:absolute;margin-left:324.7pt;margin-top:-149.8pt;width:343.45pt;height:376.55pt;z-index:251657216;mso-position-horizontal-relative:page;mso-position-vertical-relative:page;mso-width-relative:margin;mso-height-relative:margin" coordsize="43631,47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3" o:spid="_x0000_s1027" type="#_x0000_t75" alt="Hexagon 4" style="position:absolute;left:8312;width:35319;height:40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">
                <v:imagedata r:id="rId9" o:title="Hexagon 4"/>
              </v:shape>
              <v:shape id="Graphic 4" o:spid="_x0000_s1028" type="#_x0000_t75" alt="Hexagon 2" style="position:absolute;left:3206;top:10806;width:27718;height:32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">
                <v:imagedata r:id="rId10" o:title="Hexagon 2"/>
              </v:shape>
              <v:shape id="Graphic 5" o:spid="_x0000_s1029" type="#_x0000_t75" alt="Hexagon 1" style="position:absolute;top:22563;width:15830;height:18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">
                <v:imagedata r:id="rId11" o:title="Hexagon 1"/>
              </v:shape>
              <v:shape id="Graphic 6" o:spid="_x0000_s1030" type="#_x0000_t75" alt="Hexagon 3" style="position:absolute;left:22800;top:28738;width:16478;height:19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">
                <v:imagedata r:id="rId12" o:title="Hexagon 3"/>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9065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1A0C45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DC463A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C30849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1449D4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F419C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286A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AA7C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DBC7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87A8F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66003CE"/>
    <w:multiLevelType w:val="hybridMultilevel"/>
    <w:tmpl w:val="49B071E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8A72A8"/>
    <w:multiLevelType w:val="hybridMultilevel"/>
    <w:tmpl w:val="105AB2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5233327"/>
    <w:multiLevelType w:val="hybridMultilevel"/>
    <w:tmpl w:val="2DA0AA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023121"/>
    <w:multiLevelType w:val="hybridMultilevel"/>
    <w:tmpl w:val="5CB4E2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0F6118F"/>
    <w:multiLevelType w:val="hybridMultilevel"/>
    <w:tmpl w:val="9F1A1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4"/>
  </w:num>
  <w:num w:numId="13">
    <w:abstractNumId w:val="10"/>
  </w:num>
  <w:num w:numId="14">
    <w:abstractNumId w:val="13"/>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1485"/>
    <w:rsid w:val="00055B77"/>
    <w:rsid w:val="00094803"/>
    <w:rsid w:val="000D4570"/>
    <w:rsid w:val="000F5287"/>
    <w:rsid w:val="00102E01"/>
    <w:rsid w:val="00110CED"/>
    <w:rsid w:val="00117C4F"/>
    <w:rsid w:val="0013750F"/>
    <w:rsid w:val="00144C8E"/>
    <w:rsid w:val="00172D10"/>
    <w:rsid w:val="0017522B"/>
    <w:rsid w:val="001769F2"/>
    <w:rsid w:val="00186BC1"/>
    <w:rsid w:val="00194F61"/>
    <w:rsid w:val="001A2155"/>
    <w:rsid w:val="001B0F06"/>
    <w:rsid w:val="001C62C8"/>
    <w:rsid w:val="001D74FA"/>
    <w:rsid w:val="001E6412"/>
    <w:rsid w:val="00202812"/>
    <w:rsid w:val="00225D86"/>
    <w:rsid w:val="00246ADF"/>
    <w:rsid w:val="00260E5B"/>
    <w:rsid w:val="00270A19"/>
    <w:rsid w:val="0027723B"/>
    <w:rsid w:val="002A2E02"/>
    <w:rsid w:val="002D243B"/>
    <w:rsid w:val="002E20F4"/>
    <w:rsid w:val="00302691"/>
    <w:rsid w:val="00311227"/>
    <w:rsid w:val="00322486"/>
    <w:rsid w:val="00364944"/>
    <w:rsid w:val="0037068F"/>
    <w:rsid w:val="00374C02"/>
    <w:rsid w:val="0038009F"/>
    <w:rsid w:val="00401485"/>
    <w:rsid w:val="00426F60"/>
    <w:rsid w:val="00427805"/>
    <w:rsid w:val="00450A5B"/>
    <w:rsid w:val="00486FE5"/>
    <w:rsid w:val="004905AD"/>
    <w:rsid w:val="004F53E9"/>
    <w:rsid w:val="00543A91"/>
    <w:rsid w:val="00544A88"/>
    <w:rsid w:val="00561054"/>
    <w:rsid w:val="005747FE"/>
    <w:rsid w:val="005B490E"/>
    <w:rsid w:val="005D120C"/>
    <w:rsid w:val="005E736E"/>
    <w:rsid w:val="005E7D34"/>
    <w:rsid w:val="006045D9"/>
    <w:rsid w:val="00655BD8"/>
    <w:rsid w:val="006627AF"/>
    <w:rsid w:val="00662995"/>
    <w:rsid w:val="00671A9F"/>
    <w:rsid w:val="00676D41"/>
    <w:rsid w:val="00685DB0"/>
    <w:rsid w:val="00694109"/>
    <w:rsid w:val="006E178D"/>
    <w:rsid w:val="006E30C3"/>
    <w:rsid w:val="00710624"/>
    <w:rsid w:val="00732598"/>
    <w:rsid w:val="0075116F"/>
    <w:rsid w:val="0076575E"/>
    <w:rsid w:val="007F00EE"/>
    <w:rsid w:val="008036B9"/>
    <w:rsid w:val="00805C11"/>
    <w:rsid w:val="00814823"/>
    <w:rsid w:val="0082225B"/>
    <w:rsid w:val="008368FB"/>
    <w:rsid w:val="00883B68"/>
    <w:rsid w:val="008A1782"/>
    <w:rsid w:val="008A25CD"/>
    <w:rsid w:val="008B2E43"/>
    <w:rsid w:val="008C12F4"/>
    <w:rsid w:val="008D5B92"/>
    <w:rsid w:val="008F2D08"/>
    <w:rsid w:val="008F5585"/>
    <w:rsid w:val="008F7FF1"/>
    <w:rsid w:val="00901939"/>
    <w:rsid w:val="009249BF"/>
    <w:rsid w:val="00942E8C"/>
    <w:rsid w:val="009578A5"/>
    <w:rsid w:val="0096164A"/>
    <w:rsid w:val="00970BB5"/>
    <w:rsid w:val="00971B11"/>
    <w:rsid w:val="00972469"/>
    <w:rsid w:val="009762F0"/>
    <w:rsid w:val="009803F5"/>
    <w:rsid w:val="009823B0"/>
    <w:rsid w:val="00985F34"/>
    <w:rsid w:val="009C5400"/>
    <w:rsid w:val="009D07E9"/>
    <w:rsid w:val="009F3775"/>
    <w:rsid w:val="00A2478A"/>
    <w:rsid w:val="00A272E4"/>
    <w:rsid w:val="00A47123"/>
    <w:rsid w:val="00A921D9"/>
    <w:rsid w:val="00A925A6"/>
    <w:rsid w:val="00A92B04"/>
    <w:rsid w:val="00A96F1C"/>
    <w:rsid w:val="00AB0BC1"/>
    <w:rsid w:val="00AC1994"/>
    <w:rsid w:val="00AC4399"/>
    <w:rsid w:val="00AD1C0E"/>
    <w:rsid w:val="00B46C14"/>
    <w:rsid w:val="00B76B9C"/>
    <w:rsid w:val="00B903A7"/>
    <w:rsid w:val="00B93A2B"/>
    <w:rsid w:val="00BD6027"/>
    <w:rsid w:val="00BE2F1B"/>
    <w:rsid w:val="00BF2354"/>
    <w:rsid w:val="00C12E79"/>
    <w:rsid w:val="00C13B2F"/>
    <w:rsid w:val="00C263A9"/>
    <w:rsid w:val="00C32E04"/>
    <w:rsid w:val="00C40924"/>
    <w:rsid w:val="00C412C9"/>
    <w:rsid w:val="00C5615F"/>
    <w:rsid w:val="00C606AD"/>
    <w:rsid w:val="00CB6CA4"/>
    <w:rsid w:val="00CC0F56"/>
    <w:rsid w:val="00CD24A6"/>
    <w:rsid w:val="00CD25F9"/>
    <w:rsid w:val="00CD4008"/>
    <w:rsid w:val="00CD6174"/>
    <w:rsid w:val="00D025C4"/>
    <w:rsid w:val="00D26E42"/>
    <w:rsid w:val="00D66F6D"/>
    <w:rsid w:val="00D96D7C"/>
    <w:rsid w:val="00DB0EF4"/>
    <w:rsid w:val="00DB5A25"/>
    <w:rsid w:val="00DC2C69"/>
    <w:rsid w:val="00DC2EB5"/>
    <w:rsid w:val="00DC42FA"/>
    <w:rsid w:val="00DF4784"/>
    <w:rsid w:val="00E014F6"/>
    <w:rsid w:val="00E02964"/>
    <w:rsid w:val="00E044DC"/>
    <w:rsid w:val="00E24CA8"/>
    <w:rsid w:val="00E35489"/>
    <w:rsid w:val="00E37B24"/>
    <w:rsid w:val="00E53A88"/>
    <w:rsid w:val="00E67F1C"/>
    <w:rsid w:val="00E80B56"/>
    <w:rsid w:val="00E9449C"/>
    <w:rsid w:val="00EA78EC"/>
    <w:rsid w:val="00EE1EDB"/>
    <w:rsid w:val="00F15E79"/>
    <w:rsid w:val="00F42B0E"/>
    <w:rsid w:val="00F54EEB"/>
    <w:rsid w:val="00F70493"/>
    <w:rsid w:val="00F95194"/>
    <w:rsid w:val="00FA1CEB"/>
    <w:rsid w:val="00FA346D"/>
    <w:rsid w:val="00FD1EB9"/>
    <w:rsid w:val="00FD2B2E"/>
    <w:rsid w:val="00FD2FA9"/>
    <w:rsid w:val="00FE697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4B5367"/>
  <w15:docId w15:val="{DB079874-2CAA-48F9-A0DD-3F97104D0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2812"/>
    <w:pPr>
      <w:spacing w:after="320" w:line="240" w:lineRule="auto"/>
    </w:pPr>
  </w:style>
  <w:style w:type="paragraph" w:styleId="Heading1">
    <w:name w:val="heading 1"/>
    <w:basedOn w:val="Normal"/>
    <w:next w:val="Normal"/>
    <w:link w:val="Heading1Char"/>
    <w:uiPriority w:val="9"/>
    <w:qFormat/>
    <w:rsid w:val="004F53E9"/>
    <w:pPr>
      <w:keepNext/>
      <w:keepLines/>
      <w:shd w:val="clear" w:color="auto" w:fill="3F1D5A" w:themeFill="accent1"/>
      <w:spacing w:before="360" w:after="0"/>
      <w:outlineLvl w:val="0"/>
    </w:pPr>
    <w:rPr>
      <w:rFonts w:asciiTheme="majorHAnsi" w:eastAsiaTheme="majorEastAsia" w:hAnsiTheme="majorHAnsi" w:cstheme="majorBidi"/>
      <w:bCs/>
      <w:color w:val="FFFFFF" w:themeColor="background1"/>
      <w:sz w:val="28"/>
      <w:szCs w:val="32"/>
    </w:rPr>
  </w:style>
  <w:style w:type="paragraph" w:styleId="Heading2">
    <w:name w:val="heading 2"/>
    <w:basedOn w:val="Normal"/>
    <w:next w:val="Normal"/>
    <w:link w:val="Heading2Char"/>
    <w:uiPriority w:val="9"/>
    <w:unhideWhenUsed/>
    <w:qFormat/>
    <w:rsid w:val="00202812"/>
    <w:pPr>
      <w:keepNext/>
      <w:keepLines/>
      <w:spacing w:after="0"/>
      <w:outlineLvl w:val="1"/>
    </w:pPr>
    <w:rPr>
      <w:rFonts w:asciiTheme="majorHAnsi" w:eastAsiaTheme="majorEastAsia" w:hAnsiTheme="majorHAnsi" w:cstheme="majorBidi"/>
      <w:b/>
      <w:bCs/>
      <w:color w:val="3F1D5A" w:themeColor="accent1"/>
      <w:sz w:val="28"/>
      <w:szCs w:val="26"/>
    </w:rPr>
  </w:style>
  <w:style w:type="paragraph" w:styleId="Heading3">
    <w:name w:val="heading 3"/>
    <w:basedOn w:val="Normal"/>
    <w:next w:val="Normal"/>
    <w:link w:val="Heading3Char"/>
    <w:uiPriority w:val="9"/>
    <w:unhideWhenUsed/>
    <w:qFormat/>
    <w:rsid w:val="001B0F06"/>
    <w:pPr>
      <w:keepNext/>
      <w:keepLines/>
      <w:spacing w:before="20" w:after="0"/>
      <w:outlineLvl w:val="2"/>
    </w:pPr>
    <w:rPr>
      <w:rFonts w:asciiTheme="majorHAnsi" w:eastAsiaTheme="majorEastAsia" w:hAnsiTheme="majorHAnsi" w:cstheme="majorBidi"/>
      <w:bCs/>
      <w:i/>
      <w:color w:val="CB400B" w:themeColor="text2" w:themeShade="BF"/>
      <w:sz w:val="23"/>
    </w:rPr>
  </w:style>
  <w:style w:type="paragraph" w:styleId="Heading4">
    <w:name w:val="heading 4"/>
    <w:basedOn w:val="Normal"/>
    <w:next w:val="Normal"/>
    <w:link w:val="Heading4Char"/>
    <w:uiPriority w:val="9"/>
    <w:semiHidden/>
    <w:unhideWhenUsed/>
    <w:qFormat/>
    <w:rsid w:val="001B0F06"/>
    <w:pPr>
      <w:keepNext/>
      <w:keepLines/>
      <w:spacing w:before="200" w:after="0" w:line="264" w:lineRule="auto"/>
      <w:outlineLvl w:val="3"/>
    </w:pPr>
    <w:rPr>
      <w:rFonts w:asciiTheme="majorHAnsi" w:eastAsiaTheme="majorEastAsia" w:hAnsiTheme="majorHAnsi" w:cstheme="majorBidi"/>
      <w:bCs/>
      <w:i/>
      <w:iCs/>
      <w:color w:val="CB400B" w:themeColor="text2" w:themeShade="BF"/>
      <w:sz w:val="23"/>
    </w:rPr>
  </w:style>
  <w:style w:type="paragraph" w:styleId="Heading5">
    <w:name w:val="heading 5"/>
    <w:basedOn w:val="Normal"/>
    <w:next w:val="Normal"/>
    <w:link w:val="Heading5Char"/>
    <w:uiPriority w:val="9"/>
    <w:semiHidden/>
    <w:unhideWhenUsed/>
    <w:qFormat/>
    <w:pPr>
      <w:keepNext/>
      <w:keepLines/>
      <w:spacing w:before="200" w:after="0" w:line="264" w:lineRule="auto"/>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pPr>
      <w:keepNext/>
      <w:keepLines/>
      <w:spacing w:before="200" w:after="0" w:line="264" w:lineRule="auto"/>
      <w:outlineLvl w:val="5"/>
    </w:pPr>
    <w:rPr>
      <w:rFonts w:asciiTheme="majorHAnsi" w:eastAsiaTheme="majorEastAsia" w:hAnsiTheme="majorHAnsi" w:cstheme="majorBidi"/>
      <w:i/>
      <w:iCs/>
      <w:color w:val="000000"/>
      <w:sz w:val="21"/>
    </w:rPr>
  </w:style>
  <w:style w:type="paragraph" w:styleId="Heading7">
    <w:name w:val="heading 7"/>
    <w:basedOn w:val="Normal"/>
    <w:next w:val="Normal"/>
    <w:link w:val="Heading7Char"/>
    <w:uiPriority w:val="9"/>
    <w:semiHidden/>
    <w:unhideWhenUsed/>
    <w:qFormat/>
    <w:pPr>
      <w:keepNext/>
      <w:keepLines/>
      <w:spacing w:before="200" w:after="0" w:line="264" w:lineRule="auto"/>
      <w:outlineLvl w:val="6"/>
    </w:pPr>
    <w:rPr>
      <w:rFonts w:asciiTheme="majorHAnsi" w:eastAsiaTheme="majorEastAsia" w:hAnsiTheme="majorHAnsi" w:cstheme="majorBidi"/>
      <w:i/>
      <w:iCs/>
      <w:color w:val="000000"/>
      <w:sz w:val="21"/>
    </w:rPr>
  </w:style>
  <w:style w:type="paragraph" w:styleId="Heading8">
    <w:name w:val="heading 8"/>
    <w:basedOn w:val="Normal"/>
    <w:next w:val="Normal"/>
    <w:link w:val="Heading8Char"/>
    <w:uiPriority w:val="9"/>
    <w:semiHidden/>
    <w:unhideWhenUsed/>
    <w:qFormat/>
    <w:pPr>
      <w:keepNext/>
      <w:keepLines/>
      <w:spacing w:before="200" w:after="0" w:line="264" w:lineRule="auto"/>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pPr>
      <w:keepNext/>
      <w:keepLines/>
      <w:spacing w:before="200" w:after="0" w:line="264" w:lineRule="auto"/>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F53E9"/>
    <w:rPr>
      <w:rFonts w:asciiTheme="majorHAnsi" w:eastAsiaTheme="majorEastAsia" w:hAnsiTheme="majorHAnsi" w:cstheme="majorBidi"/>
      <w:bCs/>
      <w:color w:val="FFFFFF" w:themeColor="background1"/>
      <w:sz w:val="28"/>
      <w:szCs w:val="32"/>
      <w:shd w:val="clear" w:color="auto" w:fill="3F1D5A" w:themeFill="accent1"/>
    </w:rPr>
  </w:style>
  <w:style w:type="character" w:customStyle="1" w:styleId="Heading2Char">
    <w:name w:val="Heading 2 Char"/>
    <w:basedOn w:val="DefaultParagraphFont"/>
    <w:link w:val="Heading2"/>
    <w:uiPriority w:val="9"/>
    <w:rsid w:val="00202812"/>
    <w:rPr>
      <w:rFonts w:asciiTheme="majorHAnsi" w:eastAsiaTheme="majorEastAsia" w:hAnsiTheme="majorHAnsi" w:cstheme="majorBidi"/>
      <w:b/>
      <w:bCs/>
      <w:color w:val="3F1D5A" w:themeColor="accent1"/>
      <w:sz w:val="28"/>
      <w:szCs w:val="26"/>
    </w:rPr>
  </w:style>
  <w:style w:type="character" w:customStyle="1" w:styleId="Heading3Char">
    <w:name w:val="Heading 3 Char"/>
    <w:basedOn w:val="DefaultParagraphFont"/>
    <w:link w:val="Heading3"/>
    <w:uiPriority w:val="9"/>
    <w:rsid w:val="001B0F06"/>
    <w:rPr>
      <w:rFonts w:asciiTheme="majorHAnsi" w:eastAsiaTheme="majorEastAsia" w:hAnsiTheme="majorHAnsi" w:cstheme="majorBidi"/>
      <w:bCs/>
      <w:i/>
      <w:color w:val="CB400B" w:themeColor="text2" w:themeShade="BF"/>
      <w:sz w:val="23"/>
    </w:rPr>
  </w:style>
  <w:style w:type="paragraph" w:styleId="Title">
    <w:name w:val="Title"/>
    <w:basedOn w:val="Normal"/>
    <w:next w:val="Normal"/>
    <w:link w:val="TitleChar"/>
    <w:uiPriority w:val="10"/>
    <w:qFormat/>
    <w:rsid w:val="00202812"/>
    <w:pPr>
      <w:spacing w:after="0"/>
    </w:pPr>
    <w:rPr>
      <w:rFonts w:asciiTheme="majorHAnsi" w:eastAsiaTheme="majorEastAsia" w:hAnsiTheme="majorHAnsi" w:cstheme="majorBidi"/>
      <w:b/>
      <w:color w:val="CB400B" w:themeColor="text2" w:themeShade="BF"/>
      <w:spacing w:val="5"/>
      <w:kern w:val="28"/>
      <w:sz w:val="44"/>
      <w:szCs w:val="56"/>
      <w14:ligatures w14:val="standardContextual"/>
      <w14:cntxtAlts/>
    </w:rPr>
  </w:style>
  <w:style w:type="character" w:customStyle="1" w:styleId="TitleChar">
    <w:name w:val="Title Char"/>
    <w:basedOn w:val="DefaultParagraphFont"/>
    <w:link w:val="Title"/>
    <w:uiPriority w:val="10"/>
    <w:rsid w:val="00202812"/>
    <w:rPr>
      <w:rFonts w:asciiTheme="majorHAnsi" w:eastAsiaTheme="majorEastAsia" w:hAnsiTheme="majorHAnsi" w:cstheme="majorBidi"/>
      <w:b/>
      <w:color w:val="CB400B" w:themeColor="text2" w:themeShade="BF"/>
      <w:spacing w:val="5"/>
      <w:kern w:val="28"/>
      <w:sz w:val="44"/>
      <w:szCs w:val="56"/>
      <w14:ligatures w14:val="standardContextual"/>
      <w14:cntxtAlts/>
    </w:rPr>
  </w:style>
  <w:style w:type="paragraph" w:styleId="Subtitle">
    <w:name w:val="Subtitle"/>
    <w:basedOn w:val="Normal"/>
    <w:next w:val="Normal"/>
    <w:link w:val="SubtitleChar"/>
    <w:uiPriority w:val="11"/>
    <w:qFormat/>
    <w:rsid w:val="00202812"/>
    <w:pPr>
      <w:numPr>
        <w:ilvl w:val="1"/>
      </w:numPr>
      <w:spacing w:after="0"/>
    </w:pPr>
    <w:rPr>
      <w:rFonts w:eastAsiaTheme="majorEastAsia" w:cstheme="majorBidi"/>
      <w:b/>
      <w:iCs/>
      <w:color w:val="272063" w:themeColor="accent3"/>
      <w:spacing w:val="15"/>
      <w:sz w:val="28"/>
      <w:szCs w:val="24"/>
    </w:rPr>
  </w:style>
  <w:style w:type="character" w:customStyle="1" w:styleId="SubtitleChar">
    <w:name w:val="Subtitle Char"/>
    <w:basedOn w:val="DefaultParagraphFont"/>
    <w:link w:val="Subtitle"/>
    <w:uiPriority w:val="11"/>
    <w:rsid w:val="00202812"/>
    <w:rPr>
      <w:rFonts w:eastAsiaTheme="majorEastAsia" w:cstheme="majorBidi"/>
      <w:b/>
      <w:iCs/>
      <w:color w:val="272063" w:themeColor="accent3"/>
      <w:spacing w:val="15"/>
      <w:sz w:val="28"/>
      <w:szCs w:val="24"/>
    </w:rPr>
  </w:style>
  <w:style w:type="paragraph" w:styleId="Header">
    <w:name w:val="header"/>
    <w:basedOn w:val="Normal"/>
    <w:link w:val="HeaderChar"/>
    <w:uiPriority w:val="99"/>
    <w:unhideWhenUsed/>
    <w:pPr>
      <w:tabs>
        <w:tab w:val="center" w:pos="4320"/>
        <w:tab w:val="right" w:pos="8640"/>
      </w:tabs>
    </w:pPr>
  </w:style>
  <w:style w:type="character" w:customStyle="1" w:styleId="HeaderChar">
    <w:name w:val="Header Char"/>
    <w:basedOn w:val="DefaultParagraphFont"/>
    <w:link w:val="Header"/>
    <w:uiPriority w:val="99"/>
    <w:rPr>
      <w:rFonts w:eastAsiaTheme="minorEastAsia"/>
    </w:r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heme="minorEastAsia" w:hAnsi="Tahoma" w:cs="Tahoma"/>
      <w:sz w:val="16"/>
      <w:szCs w:val="16"/>
    </w:rPr>
  </w:style>
  <w:style w:type="character" w:customStyle="1" w:styleId="Heading4Char">
    <w:name w:val="Heading 4 Char"/>
    <w:basedOn w:val="DefaultParagraphFont"/>
    <w:link w:val="Heading4"/>
    <w:uiPriority w:val="9"/>
    <w:semiHidden/>
    <w:rsid w:val="001B0F06"/>
    <w:rPr>
      <w:rFonts w:asciiTheme="majorHAnsi" w:eastAsiaTheme="majorEastAsia" w:hAnsiTheme="majorHAnsi" w:cstheme="majorBidi"/>
      <w:bCs/>
      <w:i/>
      <w:iCs/>
      <w:color w:val="CB400B" w:themeColor="text2" w:themeShade="BF"/>
      <w:sz w:val="23"/>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000000"/>
      <w:sz w:val="21"/>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000000"/>
      <w:sz w:val="21"/>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1B0F06"/>
    <w:rPr>
      <w:b/>
      <w:bCs/>
      <w:color w:val="CB400B" w:themeColor="text2" w:themeShade="BF"/>
      <w:sz w:val="18"/>
      <w:szCs w:val="18"/>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color w:val="auto"/>
    </w:rPr>
  </w:style>
  <w:style w:type="paragraph" w:styleId="ListParagraph">
    <w:name w:val="List Paragraph"/>
    <w:basedOn w:val="Normal"/>
    <w:uiPriority w:val="34"/>
    <w:qFormat/>
    <w:pPr>
      <w:spacing w:after="160"/>
      <w:ind w:left="1008" w:hanging="288"/>
    </w:pPr>
    <w:rPr>
      <w:rFonts w:eastAsiaTheme="minorHAnsi"/>
      <w:sz w:val="21"/>
    </w:rPr>
  </w:style>
  <w:style w:type="paragraph" w:styleId="Quote">
    <w:name w:val="Quote"/>
    <w:basedOn w:val="Normal"/>
    <w:next w:val="Normal"/>
    <w:link w:val="QuoteChar"/>
    <w:uiPriority w:val="29"/>
    <w:qFormat/>
    <w:pPr>
      <w:spacing w:before="160" w:after="160" w:line="300" w:lineRule="auto"/>
      <w:ind w:left="144" w:right="144"/>
      <w:jc w:val="center"/>
    </w:pPr>
    <w:rPr>
      <w:rFonts w:asciiTheme="majorHAnsi" w:hAnsiTheme="majorHAnsi"/>
      <w:i/>
      <w:iCs/>
      <w:color w:val="3F1D5A" w:themeColor="accent1"/>
      <w:sz w:val="24"/>
      <w:lang w:bidi="hi-IN"/>
    </w:rPr>
  </w:style>
  <w:style w:type="character" w:customStyle="1" w:styleId="QuoteChar">
    <w:name w:val="Quote Char"/>
    <w:basedOn w:val="DefaultParagraphFont"/>
    <w:link w:val="Quote"/>
    <w:uiPriority w:val="29"/>
    <w:rPr>
      <w:rFonts w:asciiTheme="majorHAnsi" w:hAnsiTheme="majorHAnsi"/>
      <w:i/>
      <w:iCs/>
      <w:color w:val="auto"/>
      <w:sz w:val="24"/>
      <w:lang w:bidi="hi-IN"/>
    </w:rPr>
  </w:style>
  <w:style w:type="paragraph" w:styleId="IntenseQuote">
    <w:name w:val="Intense Quote"/>
    <w:basedOn w:val="Normal"/>
    <w:next w:val="Normal"/>
    <w:link w:val="IntenseQuoteChar"/>
    <w:uiPriority w:val="30"/>
    <w:qFormat/>
    <w:rsid w:val="00883B68"/>
    <w:pPr>
      <w:shd w:val="clear" w:color="auto" w:fill="3F1D5A" w:themeFill="accent1"/>
      <w:jc w:val="center"/>
    </w:pPr>
    <w:rPr>
      <w:rFonts w:asciiTheme="majorHAnsi" w:eastAsiaTheme="majorEastAsia" w:hAnsiTheme="majorHAnsi"/>
      <w:bCs/>
      <w:iCs/>
      <w:color w:val="FFFFFF" w:themeColor="background1"/>
      <w:lang w:bidi="hi-IN"/>
      <w14:ligatures w14:val="standardContextual"/>
      <w14:cntxtAlts/>
    </w:rPr>
  </w:style>
  <w:style w:type="character" w:customStyle="1" w:styleId="IntenseQuoteChar">
    <w:name w:val="Intense Quote Char"/>
    <w:basedOn w:val="DefaultParagraphFont"/>
    <w:link w:val="IntenseQuote"/>
    <w:uiPriority w:val="30"/>
    <w:rsid w:val="00883B68"/>
    <w:rPr>
      <w:rFonts w:asciiTheme="majorHAnsi" w:eastAsiaTheme="majorEastAsia" w:hAnsiTheme="majorHAnsi"/>
      <w:bCs/>
      <w:iCs/>
      <w:color w:val="FFFFFF" w:themeColor="background1"/>
      <w:shd w:val="clear" w:color="auto" w:fill="3F1D5A" w:themeFill="accent1"/>
      <w:lang w:bidi="hi-IN"/>
      <w14:ligatures w14:val="standardContextual"/>
      <w14:cntxtAlts/>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b/>
      <w:bCs/>
      <w:i/>
      <w:iCs/>
      <w:caps w:val="0"/>
      <w:smallCaps w:val="0"/>
      <w:color w:val="auto"/>
    </w:rPr>
  </w:style>
  <w:style w:type="character" w:styleId="SubtleReference">
    <w:name w:val="Subtle Reference"/>
    <w:basedOn w:val="DefaultParagraphFont"/>
    <w:uiPriority w:val="31"/>
    <w:qFormat/>
    <w:rPr>
      <w:smallCaps/>
      <w:color w:val="auto"/>
      <w:u w:val="single"/>
    </w:rPr>
  </w:style>
  <w:style w:type="character" w:styleId="IntenseReference">
    <w:name w:val="Intense Reference"/>
    <w:basedOn w:val="DefaultParagraphFont"/>
    <w:uiPriority w:val="32"/>
    <w:qFormat/>
    <w:rPr>
      <w:b/>
      <w:bCs/>
      <w:caps w:val="0"/>
      <w:smallCaps w:val="0"/>
      <w:color w:val="auto"/>
      <w:spacing w:val="5"/>
      <w:u w:val="single"/>
    </w:rPr>
  </w:style>
  <w:style w:type="character" w:styleId="BookTitle">
    <w:name w:val="Book Title"/>
    <w:basedOn w:val="DefaultParagraphFont"/>
    <w:uiPriority w:val="33"/>
    <w:qFormat/>
    <w:rPr>
      <w:b/>
      <w:bCs/>
      <w:caps w:val="0"/>
      <w:smallCaps/>
      <w:spacing w:val="10"/>
    </w:rPr>
  </w:style>
  <w:style w:type="paragraph" w:styleId="TOCHeading">
    <w:name w:val="TOC Heading"/>
    <w:basedOn w:val="Heading1"/>
    <w:next w:val="Normal"/>
    <w:uiPriority w:val="39"/>
    <w:semiHidden/>
    <w:unhideWhenUsed/>
    <w:qFormat/>
    <w:pPr>
      <w:spacing w:before="480" w:line="276" w:lineRule="auto"/>
      <w:outlineLvl w:val="9"/>
    </w:pPr>
    <w:rPr>
      <w:b/>
      <w:i/>
      <w:szCs w:val="28"/>
    </w:rPr>
  </w:style>
  <w:style w:type="character" w:styleId="PlaceholderText">
    <w:name w:val="Placeholder Text"/>
    <w:basedOn w:val="DefaultParagraphFont"/>
    <w:uiPriority w:val="99"/>
    <w:semiHidden/>
    <w:rPr>
      <w:color w:val="808080"/>
    </w:rPr>
  </w:style>
  <w:style w:type="paragraph" w:styleId="Footer">
    <w:name w:val="footer"/>
    <w:basedOn w:val="Normal"/>
    <w:link w:val="FooterChar"/>
    <w:uiPriority w:val="99"/>
    <w:unhideWhenUsed/>
    <w:pPr>
      <w:tabs>
        <w:tab w:val="center" w:pos="4680"/>
        <w:tab w:val="right" w:pos="9360"/>
      </w:tabs>
      <w:spacing w:after="0"/>
    </w:pPr>
  </w:style>
  <w:style w:type="character" w:customStyle="1" w:styleId="FooterChar">
    <w:name w:val="Footer Char"/>
    <w:basedOn w:val="DefaultParagraphFont"/>
    <w:link w:val="Footer"/>
    <w:uiPriority w:val="99"/>
  </w:style>
  <w:style w:type="table" w:styleId="TableGrid">
    <w:name w:val="Table Grid"/>
    <w:basedOn w:val="TableNormal"/>
    <w:uiPriority w:val="59"/>
    <w:unhideWhenUsed/>
    <w:rsid w:val="00B903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903A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eportTitle">
    <w:name w:val="Report Title"/>
    <w:basedOn w:val="Title"/>
    <w:link w:val="ReportTitleChar"/>
    <w:qFormat/>
    <w:rsid w:val="008F5585"/>
    <w:pPr>
      <w:contextualSpacing/>
      <w:jc w:val="center"/>
    </w:pPr>
    <w:rPr>
      <w:b w:val="0"/>
    </w:rPr>
  </w:style>
  <w:style w:type="character" w:customStyle="1" w:styleId="ReportTitleChar">
    <w:name w:val="Report Title Char"/>
    <w:basedOn w:val="TitleChar"/>
    <w:link w:val="ReportTitle"/>
    <w:rsid w:val="008F5585"/>
    <w:rPr>
      <w:rFonts w:asciiTheme="majorHAnsi" w:eastAsiaTheme="majorEastAsia" w:hAnsiTheme="majorHAnsi" w:cstheme="majorBidi"/>
      <w:b w:val="0"/>
      <w:color w:val="CB400B" w:themeColor="text2" w:themeShade="BF"/>
      <w:spacing w:val="5"/>
      <w:kern w:val="28"/>
      <w:sz w:val="44"/>
      <w:szCs w:val="56"/>
      <w14:ligatures w14:val="standardContextual"/>
      <w14:cntxtAlts/>
    </w:rPr>
  </w:style>
  <w:style w:type="character" w:styleId="FollowedHyperlink">
    <w:name w:val="FollowedHyperlink"/>
    <w:basedOn w:val="DefaultParagraphFont"/>
    <w:uiPriority w:val="99"/>
    <w:semiHidden/>
    <w:unhideWhenUsed/>
    <w:rsid w:val="001B0F06"/>
    <w:rPr>
      <w:color w:val="575F63" w:themeColor="accent6" w:themeShade="BF"/>
      <w:u w:val="single"/>
    </w:rPr>
  </w:style>
  <w:style w:type="character" w:styleId="Hyperlink">
    <w:name w:val="Hyperlink"/>
    <w:basedOn w:val="DefaultParagraphFont"/>
    <w:uiPriority w:val="99"/>
    <w:semiHidden/>
    <w:unhideWhenUsed/>
    <w:rsid w:val="001B0F06"/>
    <w:rPr>
      <w:color w:val="217084" w:themeColor="accent4" w:themeShade="80"/>
      <w:u w:val="single"/>
    </w:rPr>
  </w:style>
  <w:style w:type="character" w:customStyle="1" w:styleId="UnresolvedMention1">
    <w:name w:val="Unresolved Mention1"/>
    <w:basedOn w:val="DefaultParagraphFont"/>
    <w:uiPriority w:val="99"/>
    <w:semiHidden/>
    <w:unhideWhenUsed/>
    <w:rsid w:val="001B0F06"/>
    <w:rPr>
      <w:color w:val="595959" w:themeColor="text1" w:themeTint="A6"/>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G"/><Relationship Id="rId21" Type="http://schemas.openxmlformats.org/officeDocument/2006/relationships/image" Target="media/image9.JPG"/><Relationship Id="rId42" Type="http://schemas.openxmlformats.org/officeDocument/2006/relationships/hyperlink" Target="Finished%20Drawings/16%20Utilities%20and%20Services.pdf" TargetMode="External"/><Relationship Id="rId47" Type="http://schemas.openxmlformats.org/officeDocument/2006/relationships/image" Target="media/image26.JPG"/><Relationship Id="rId63" Type="http://schemas.openxmlformats.org/officeDocument/2006/relationships/footer" Target="footer1.xml"/><Relationship Id="rId68" Type="http://schemas.openxmlformats.org/officeDocument/2006/relationships/glossaryDocument" Target="glossary/document.xml"/><Relationship Id="rId7" Type="http://schemas.openxmlformats.org/officeDocument/2006/relationships/hyperlink" Target="Finished%20Drawings/01_Locaton%20Plan.pdf" TargetMode="External"/><Relationship Id="rId71"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hyperlink" Target="Finished%20Drawings/04_Prelim%20Costings.pdf" TargetMode="External"/><Relationship Id="rId29" Type="http://schemas.openxmlformats.org/officeDocument/2006/relationships/hyperlink" Target="Finished%20Drawings/09%20Initial%20Site%20Layout.pdf" TargetMode="External"/><Relationship Id="rId11" Type="http://schemas.openxmlformats.org/officeDocument/2006/relationships/image" Target="media/image3.JPG"/><Relationship Id="rId24" Type="http://schemas.openxmlformats.org/officeDocument/2006/relationships/hyperlink" Target="Finished%20Drawings/07%20Existing%20House%20Plans.pdf" TargetMode="External"/><Relationship Id="rId32" Type="http://schemas.openxmlformats.org/officeDocument/2006/relationships/hyperlink" Target="Finished%20Drawings/10%20Site%20and%20layout%20Plan.pdf" TargetMode="External"/><Relationship Id="rId37" Type="http://schemas.openxmlformats.org/officeDocument/2006/relationships/image" Target="media/image20.jpeg"/><Relationship Id="rId40" Type="http://schemas.openxmlformats.org/officeDocument/2006/relationships/hyperlink" Target="Finished%20Drawings/15%20Typical%20Section.pdf" TargetMode="External"/><Relationship Id="rId45" Type="http://schemas.openxmlformats.org/officeDocument/2006/relationships/hyperlink" Target="Finished%20Drawings/14%20Rear%20Elevations%20As%20Proposed.pdf" TargetMode="External"/><Relationship Id="rId53" Type="http://schemas.openxmlformats.org/officeDocument/2006/relationships/image" Target="media/image29.JPG"/><Relationship Id="rId58" Type="http://schemas.openxmlformats.org/officeDocument/2006/relationships/hyperlink" Target="Finished%20Drawings/21%20Wireframe.docx" TargetMode="External"/><Relationship Id="rId66" Type="http://schemas.openxmlformats.org/officeDocument/2006/relationships/footer" Target="footer3.xml"/><Relationship Id="rId5" Type="http://schemas.openxmlformats.org/officeDocument/2006/relationships/footnotes" Target="footnotes.xml"/><Relationship Id="rId61" Type="http://schemas.openxmlformats.org/officeDocument/2006/relationships/image" Target="media/image33.JPG"/><Relationship Id="rId19" Type="http://schemas.openxmlformats.org/officeDocument/2006/relationships/image" Target="media/image8.JPG"/><Relationship Id="rId14" Type="http://schemas.openxmlformats.org/officeDocument/2006/relationships/image" Target="media/image5.JPG"/><Relationship Id="rId22" Type="http://schemas.openxmlformats.org/officeDocument/2006/relationships/image" Target="media/image10.JPG"/><Relationship Id="rId27" Type="http://schemas.openxmlformats.org/officeDocument/2006/relationships/hyperlink" Target="Finished%20Drawings/08%20Consulting%20Room.pdf" TargetMode="External"/><Relationship Id="rId30" Type="http://schemas.openxmlformats.org/officeDocument/2006/relationships/image" Target="media/image15.jpg"/><Relationship Id="rId35" Type="http://schemas.openxmlformats.org/officeDocument/2006/relationships/hyperlink" Target="Finished%20Drawings/11%20Existing%20As%20Proposed.pdf" TargetMode="External"/><Relationship Id="rId43" Type="http://schemas.openxmlformats.org/officeDocument/2006/relationships/image" Target="media/image24.JPG"/><Relationship Id="rId48" Type="http://schemas.openxmlformats.org/officeDocument/2006/relationships/hyperlink" Target="Finished%20Drawings/17%20Basic%20Plan.pdf" TargetMode="External"/><Relationship Id="rId56" Type="http://schemas.openxmlformats.org/officeDocument/2006/relationships/hyperlink" Target="Finished%20Drawings/20%20Site%20Plan%20as%20Proposed.pdf" TargetMode="External"/><Relationship Id="rId64" Type="http://schemas.openxmlformats.org/officeDocument/2006/relationships/footer" Target="footer2.xml"/><Relationship Id="rId69" Type="http://schemas.openxmlformats.org/officeDocument/2006/relationships/theme" Target="theme/theme1.xml"/><Relationship Id="rId8" Type="http://schemas.openxmlformats.org/officeDocument/2006/relationships/image" Target="media/image1.JPG"/><Relationship Id="rId51" Type="http://schemas.openxmlformats.org/officeDocument/2006/relationships/image" Target="media/image28.JPG"/><Relationship Id="rId72" Type="http://schemas.openxmlformats.org/officeDocument/2006/relationships/customXml" Target="../customXml/item3.xml"/><Relationship Id="rId3" Type="http://schemas.openxmlformats.org/officeDocument/2006/relationships/settings" Target="settings.xml"/><Relationship Id="rId12" Type="http://schemas.openxmlformats.org/officeDocument/2006/relationships/hyperlink" Target="Finished%20Drawings/03_Statutory%20Requirements.pdf" TargetMode="External"/><Relationship Id="rId17" Type="http://schemas.openxmlformats.org/officeDocument/2006/relationships/image" Target="media/image7.JPG"/><Relationship Id="rId25" Type="http://schemas.openxmlformats.org/officeDocument/2006/relationships/image" Target="media/image12.JPG"/><Relationship Id="rId33" Type="http://schemas.openxmlformats.org/officeDocument/2006/relationships/image" Target="media/image17.JPG"/><Relationship Id="rId38" Type="http://schemas.openxmlformats.org/officeDocument/2006/relationships/image" Target="media/image21.jpeg"/><Relationship Id="rId46" Type="http://schemas.openxmlformats.org/officeDocument/2006/relationships/image" Target="media/image25.JPG"/><Relationship Id="rId59" Type="http://schemas.openxmlformats.org/officeDocument/2006/relationships/image" Target="media/image32.JPG"/><Relationship Id="rId67" Type="http://schemas.openxmlformats.org/officeDocument/2006/relationships/fontTable" Target="fontTable.xml"/><Relationship Id="rId20" Type="http://schemas.openxmlformats.org/officeDocument/2006/relationships/hyperlink" Target="Finished%20Drawings/06_Existing%20Elevations.pdf" TargetMode="External"/><Relationship Id="rId41" Type="http://schemas.openxmlformats.org/officeDocument/2006/relationships/image" Target="media/image23.JPG"/><Relationship Id="rId54" Type="http://schemas.openxmlformats.org/officeDocument/2006/relationships/hyperlink" Target="Finished%20Drawings/23%203D%20Model.pdf" TargetMode="External"/><Relationship Id="rId62" Type="http://schemas.openxmlformats.org/officeDocument/2006/relationships/header" Target="header1.xml"/><Relationship Id="rId7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JPG"/><Relationship Id="rId23" Type="http://schemas.openxmlformats.org/officeDocument/2006/relationships/image" Target="media/image11.JPG"/><Relationship Id="rId28" Type="http://schemas.openxmlformats.org/officeDocument/2006/relationships/image" Target="media/image14.JPG"/><Relationship Id="rId36" Type="http://schemas.openxmlformats.org/officeDocument/2006/relationships/image" Target="media/image19.jpeg"/><Relationship Id="rId49" Type="http://schemas.openxmlformats.org/officeDocument/2006/relationships/image" Target="media/image27.JPG"/><Relationship Id="rId57" Type="http://schemas.openxmlformats.org/officeDocument/2006/relationships/image" Target="media/image31.JPG"/><Relationship Id="rId10" Type="http://schemas.openxmlformats.org/officeDocument/2006/relationships/hyperlink" Target="Finished%20Drawings/02_Site%20Plan%20as%20Existing.pdf" TargetMode="External"/><Relationship Id="rId31" Type="http://schemas.openxmlformats.org/officeDocument/2006/relationships/image" Target="media/image16.JPG"/><Relationship Id="rId44" Type="http://schemas.openxmlformats.org/officeDocument/2006/relationships/hyperlink" Target="Finished%20Drawings/12%20Front%20Elevation%20As%20Proposed.pdf" TargetMode="External"/><Relationship Id="rId52" Type="http://schemas.openxmlformats.org/officeDocument/2006/relationships/hyperlink" Target="Finished%20Drawings/19%20Dimensioned%20plan.pdf" TargetMode="External"/><Relationship Id="rId60" Type="http://schemas.openxmlformats.org/officeDocument/2006/relationships/hyperlink" Target="Finished%20Drawings/22_ConceptualView.pdf" TargetMode="External"/><Relationship Id="rId65"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JPG"/><Relationship Id="rId18" Type="http://schemas.openxmlformats.org/officeDocument/2006/relationships/hyperlink" Target="Finished%20Drawings/05%20Front%20Elev%20As%20Existing.pdf" TargetMode="External"/><Relationship Id="rId39" Type="http://schemas.openxmlformats.org/officeDocument/2006/relationships/image" Target="media/image22.JPG"/><Relationship Id="rId34" Type="http://schemas.openxmlformats.org/officeDocument/2006/relationships/image" Target="media/image18.JPG"/><Relationship Id="rId50" Type="http://schemas.openxmlformats.org/officeDocument/2006/relationships/hyperlink" Target="Finished%20Drawings/18%20Plan%20with%20fittings.pdf" TargetMode="External"/><Relationship Id="rId55" Type="http://schemas.openxmlformats.org/officeDocument/2006/relationships/image" Target="media/image30.JPG"/></Relationships>
</file>

<file path=word/_rels/footer3.xml.rels><?xml version="1.0" encoding="UTF-8" standalone="yes"?>
<Relationships xmlns="http://schemas.openxmlformats.org/package/2006/relationships"><Relationship Id="rId8" Type="http://schemas.openxmlformats.org/officeDocument/2006/relationships/image" Target="media/image140.png"/><Relationship Id="rId3" Type="http://schemas.openxmlformats.org/officeDocument/2006/relationships/image" Target="media/image40.png"/><Relationship Id="rId7" Type="http://schemas.openxmlformats.org/officeDocument/2006/relationships/image" Target="media/image120.png"/><Relationship Id="rId2" Type="http://schemas.openxmlformats.org/officeDocument/2006/relationships/image" Target="media/image37.svg"/><Relationship Id="rId1" Type="http://schemas.openxmlformats.org/officeDocument/2006/relationships/image" Target="media/image36.png"/><Relationship Id="rId6" Type="http://schemas.openxmlformats.org/officeDocument/2006/relationships/image" Target="media/image39.svg"/><Relationship Id="rId11" Type="http://schemas.openxmlformats.org/officeDocument/2006/relationships/image" Target="media/image35.svg"/><Relationship Id="rId5" Type="http://schemas.openxmlformats.org/officeDocument/2006/relationships/image" Target="media/image38.png"/><Relationship Id="rId10" Type="http://schemas.openxmlformats.org/officeDocument/2006/relationships/image" Target="media/image34.png"/><Relationship Id="rId4" Type="http://schemas.openxmlformats.org/officeDocument/2006/relationships/image" Target="media/image41.svg"/><Relationship Id="rId9" Type="http://schemas.openxmlformats.org/officeDocument/2006/relationships/image" Target="media/image13.png"/></Relationships>
</file>

<file path=word/_rels/header2.xml.rels><?xml version="1.0" encoding="UTF-8" standalone="yes"?>
<Relationships xmlns="http://schemas.openxmlformats.org/package/2006/relationships"><Relationship Id="rId8" Type="http://schemas.openxmlformats.org/officeDocument/2006/relationships/image" Target="media/image41.svg"/><Relationship Id="rId3" Type="http://schemas.openxmlformats.org/officeDocument/2006/relationships/image" Target="media/image36.png"/><Relationship Id="rId7" Type="http://schemas.openxmlformats.org/officeDocument/2006/relationships/image" Target="media/image40.png"/><Relationship Id="rId12" Type="http://schemas.openxmlformats.org/officeDocument/2006/relationships/image" Target="media/image140.png"/><Relationship Id="rId2" Type="http://schemas.openxmlformats.org/officeDocument/2006/relationships/image" Target="media/image35.svg"/><Relationship Id="rId1" Type="http://schemas.openxmlformats.org/officeDocument/2006/relationships/image" Target="media/image34.png"/><Relationship Id="rId6" Type="http://schemas.openxmlformats.org/officeDocument/2006/relationships/image" Target="media/image39.svg"/><Relationship Id="rId11" Type="http://schemas.openxmlformats.org/officeDocument/2006/relationships/image" Target="media/image13.png"/><Relationship Id="rId5" Type="http://schemas.openxmlformats.org/officeDocument/2006/relationships/image" Target="media/image38.png"/><Relationship Id="rId10" Type="http://schemas.openxmlformats.org/officeDocument/2006/relationships/image" Target="media/image120.png"/><Relationship Id="rId4" Type="http://schemas.openxmlformats.org/officeDocument/2006/relationships/image" Target="media/image37.svg"/><Relationship Id="rId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n%20Gillies\AppData\Roaming\Microsoft\Templates\Report%20(Executive%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0570D213CDB47D28C248C9F1DEB254C"/>
        <w:category>
          <w:name w:val="General"/>
          <w:gallery w:val="placeholder"/>
        </w:category>
        <w:types>
          <w:type w:val="bbPlcHdr"/>
        </w:types>
        <w:behaviors>
          <w:behavior w:val="content"/>
        </w:behaviors>
        <w:guid w:val="{D9D753C5-FBC5-459F-BBD3-33B5A1699684}"/>
      </w:docPartPr>
      <w:docPartBody>
        <w:p w:rsidR="00307BAB" w:rsidRDefault="00532F4B">
          <w:pPr>
            <w:pStyle w:val="40570D213CDB47D28C248C9F1DEB254C"/>
          </w:pPr>
          <w:r w:rsidRPr="008A25CD">
            <w:rPr>
              <w:b/>
              <w:sz w:val="60"/>
              <w:szCs w:val="60"/>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2F4B"/>
    <w:rsid w:val="00225489"/>
    <w:rsid w:val="00307BAB"/>
    <w:rsid w:val="003D63B7"/>
    <w:rsid w:val="0043333F"/>
    <w:rsid w:val="00532F4B"/>
    <w:rsid w:val="007463EB"/>
    <w:rsid w:val="00847532"/>
    <w:rsid w:val="00866FED"/>
    <w:rsid w:val="0087747D"/>
    <w:rsid w:val="009F61CA"/>
    <w:rsid w:val="00AC29A0"/>
    <w:rsid w:val="00EF3BFE"/>
    <w:rsid w:val="00F3788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0570D213CDB47D28C248C9F1DEB254C">
    <w:name w:val="40570D213CDB47D28C248C9F1DEB254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42.jpeg"/></Relationships>
</file>

<file path=word/theme/theme1.xml><?xml version="1.0" encoding="utf-8"?>
<a:theme xmlns:a="http://schemas.openxmlformats.org/drawingml/2006/main" name="Executive">
  <a:themeElements>
    <a:clrScheme name="Custom 224">
      <a:dk1>
        <a:sysClr val="windowText" lastClr="000000"/>
      </a:dk1>
      <a:lt1>
        <a:sysClr val="window" lastClr="FFFFFF"/>
      </a:lt1>
      <a:dk2>
        <a:srgbClr val="F3642C"/>
      </a:dk2>
      <a:lt2>
        <a:srgbClr val="E4E9EF"/>
      </a:lt2>
      <a:accent1>
        <a:srgbClr val="3F1D5A"/>
      </a:accent1>
      <a:accent2>
        <a:srgbClr val="F79E28"/>
      </a:accent2>
      <a:accent3>
        <a:srgbClr val="272063"/>
      </a:accent3>
      <a:accent4>
        <a:srgbClr val="70C6DB"/>
      </a:accent4>
      <a:accent5>
        <a:srgbClr val="214461"/>
      </a:accent5>
      <a:accent6>
        <a:srgbClr val="758085"/>
      </a:accent6>
      <a:hlink>
        <a:srgbClr val="F3642C"/>
      </a:hlink>
      <a:folHlink>
        <a:srgbClr val="B2B2B2"/>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xecutiv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8575" cap="flat" cmpd="sng" algn="ctr">
          <a:solidFill>
            <a:schemeClr val="phClr"/>
          </a:solidFill>
          <a:prstDash val="solid"/>
        </a:ln>
        <a:ln w="508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50000">
              <a:schemeClr val="phClr">
                <a:tint val="80000"/>
                <a:satMod val="250000"/>
              </a:schemeClr>
            </a:gs>
            <a:gs pos="76000">
              <a:schemeClr val="phClr">
                <a:tint val="90000"/>
                <a:shade val="90000"/>
                <a:satMod val="200000"/>
              </a:schemeClr>
            </a:gs>
            <a:gs pos="92000">
              <a:schemeClr val="phClr">
                <a:tint val="90000"/>
                <a:shade val="70000"/>
                <a:satMod val="250000"/>
              </a:schemeClr>
            </a:gs>
          </a:gsLst>
          <a:path path="circle">
            <a:fillToRect l="50000" t="50000" r="50000" b="50000"/>
          </a:path>
        </a:gradFill>
        <a:blipFill>
          <a:blip xmlns:r="http://schemas.openxmlformats.org/officeDocument/2006/relationships" r:embed="rId1">
            <a:duotone>
              <a:schemeClr val="phClr">
                <a:tint val="95000"/>
              </a:schemeClr>
              <a:schemeClr val="phClr">
                <a:shade val="9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8D75E50D38D1449095CDF5BED87B3E" ma:contentTypeVersion="14" ma:contentTypeDescription="Create a new document." ma:contentTypeScope="" ma:versionID="c051abfb25284fa7588d92b3eb6a3c4e">
  <xsd:schema xmlns:xsd="http://www.w3.org/2001/XMLSchema" xmlns:xs="http://www.w3.org/2001/XMLSchema" xmlns:p="http://schemas.microsoft.com/office/2006/metadata/properties" xmlns:ns2="101960c9-2583-49a4-9434-4c0cad7b266a" xmlns:ns3="10ebebe9-ad9c-417c-96aa-6a2f5b72dbd6" targetNamespace="http://schemas.microsoft.com/office/2006/metadata/properties" ma:root="true" ma:fieldsID="2205e380b960644e3dac9fc76bbf9f3c" ns2:_="" ns3:_="">
    <xsd:import namespace="101960c9-2583-49a4-9434-4c0cad7b266a"/>
    <xsd:import namespace="10ebebe9-ad9c-417c-96aa-6a2f5b72dbd6"/>
    <xsd:element name="properties">
      <xsd:complexType>
        <xsd:sequence>
          <xsd:element name="documentManagement">
            <xsd:complexType>
              <xsd:all>
                <xsd:element ref="ns2:MediaServiceMetadata" minOccurs="0"/>
                <xsd:element ref="ns2:MediaServiceFastMetadata" minOccurs="0"/>
                <xsd:element ref="ns2:MediaServiceAutoTags" minOccurs="0"/>
                <xsd:element ref="ns2:QA" minOccurs="0"/>
                <xsd:element ref="ns3:SharedWithUsers" minOccurs="0"/>
                <xsd:element ref="ns3:SharedWithDetails" minOccurs="0"/>
                <xsd:element ref="ns2:MediaServiceOCR"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1960c9-2583-49a4-9434-4c0cad7b26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QA" ma:index="11" nillable="true" ma:displayName="QA" ma:format="Dropdown" ma:internalName="QA">
      <xsd:simpleType>
        <xsd:restriction base="dms:Text">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ebebe9-ad9c-417c-96aa-6a2f5b72dbd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QA xmlns="101960c9-2583-49a4-9434-4c0cad7b266a" xsi:nil="true"/>
  </documentManagement>
</p:properties>
</file>

<file path=customXml/itemProps1.xml><?xml version="1.0" encoding="utf-8"?>
<ds:datastoreItem xmlns:ds="http://schemas.openxmlformats.org/officeDocument/2006/customXml" ds:itemID="{DD8DF00D-22E0-4F25-AE6E-6B0FCCD290EC}"/>
</file>

<file path=customXml/itemProps2.xml><?xml version="1.0" encoding="utf-8"?>
<ds:datastoreItem xmlns:ds="http://schemas.openxmlformats.org/officeDocument/2006/customXml" ds:itemID="{6C1C45A6-7E30-4CBF-9FE3-F8D3A4C09D48}"/>
</file>

<file path=customXml/itemProps3.xml><?xml version="1.0" encoding="utf-8"?>
<ds:datastoreItem xmlns:ds="http://schemas.openxmlformats.org/officeDocument/2006/customXml" ds:itemID="{FFCA8B48-EE9B-48BD-BBFF-46C9206B7FA5}"/>
</file>

<file path=docProps/app.xml><?xml version="1.0" encoding="utf-8"?>
<Properties xmlns="http://schemas.openxmlformats.org/officeDocument/2006/extended-properties" xmlns:vt="http://schemas.openxmlformats.org/officeDocument/2006/docPropsVTypes">
  <Template>Report (Executive design)</Template>
  <TotalTime>967</TotalTime>
  <Pages>1</Pages>
  <Words>489</Words>
  <Characters>2788</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Proposed Medical Centre</vt:lpstr>
    </vt:vector>
  </TitlesOfParts>
  <Company/>
  <LinksUpToDate>false</LinksUpToDate>
  <CharactersWithSpaces>3271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Proposed Medical Centre</dc:title>
  <dc:subject>Orchard House, 28 Church Road, LLanperry</dc:subject>
  <dc:creator>Martin Gillies</dc:creator>
  <cp:lastModifiedBy>Martin Gillies</cp:lastModifiedBy>
  <cp:revision>33</cp:revision>
  <cp:lastPrinted>2009-08-05T20:41:00Z</cp:lastPrinted>
  <dcterms:created xsi:type="dcterms:W3CDTF">2021-04-12T10:54:00Z</dcterms:created>
  <dcterms:modified xsi:type="dcterms:W3CDTF">2021-05-12T12:59:00Z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0x0101005E8D75E50D38D1449095CDF5BED87B3E</vt:lpwstr>
  </property>
  <property fmtid="{D5CDD505-2E9C-101B-9397-08002B2CF9AE}" pid="3" name="ImageGenResult">
    <vt:lpwstr/>
  </property>
  <property fmtid="{D5CDD505-2E9C-101B-9397-08002B2CF9AE}" pid="4" name="ImageGenerated">
    <vt:bool>false</vt:bool>
  </property>
</Properties>
</file>